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E4" w:rsidRPr="00C15288" w:rsidRDefault="00B54EE4" w:rsidP="00C15288">
      <w:pPr>
        <w:pStyle w:val="Date"/>
        <w:jc w:val="center"/>
      </w:pPr>
      <w:r w:rsidRPr="00BF25D7">
        <w:rPr>
          <w:rFonts w:hint="eastAsia"/>
        </w:rPr>
        <w:t>中華民國</w:t>
      </w:r>
      <w:r>
        <w:t>103</w:t>
      </w:r>
      <w:r w:rsidRPr="00BF25D7">
        <w:rPr>
          <w:rFonts w:hint="eastAsia"/>
        </w:rPr>
        <w:t>年</w:t>
      </w:r>
      <w:r>
        <w:rPr>
          <w:rFonts w:hint="eastAsia"/>
        </w:rPr>
        <w:t>秋</w:t>
      </w:r>
      <w:r w:rsidRPr="00BF25D7">
        <w:rPr>
          <w:rFonts w:hint="eastAsia"/>
        </w:rPr>
        <w:t>季縣長盃體育活動太極拳、武術競賽規程</w:t>
      </w:r>
      <w:r>
        <w:t xml:space="preserve">                                                                 </w:t>
      </w:r>
    </w:p>
    <w:p w:rsidR="00B54EE4" w:rsidRPr="00BF25D7" w:rsidRDefault="00B54EE4">
      <w:pPr>
        <w:ind w:left="1680" w:hangingChars="700" w:hanging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一、目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的：提倡國民動態休閒活動，培育全民運動習慣，增進選手拳藝技能，提昇全國運動會競賽品質</w:t>
      </w:r>
    </w:p>
    <w:p w:rsidR="00B54EE4" w:rsidRPr="00BF25D7" w:rsidRDefault="00B54EE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二、主辦單位：雲林縣政府</w:t>
      </w:r>
    </w:p>
    <w:p w:rsidR="00B54EE4" w:rsidRPr="00BF25D7" w:rsidRDefault="00B54EE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三、承辦單位：雲林縣體育會太極拳、武術委員會</w:t>
      </w:r>
    </w:p>
    <w:p w:rsidR="00B54EE4" w:rsidRPr="004178A5" w:rsidRDefault="00B54EE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四、協辦單位：雲</w:t>
      </w:r>
      <w:r w:rsidRPr="004178A5">
        <w:rPr>
          <w:rFonts w:ascii="標楷體" w:eastAsia="標楷體" w:hAnsi="標楷體" w:hint="eastAsia"/>
        </w:rPr>
        <w:t>林縣鎮東國民小學</w:t>
      </w:r>
    </w:p>
    <w:p w:rsidR="00B54EE4" w:rsidRPr="004178A5" w:rsidRDefault="00B54EE4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五、比賽時間：中華民國</w:t>
      </w:r>
      <w:r w:rsidRPr="004178A5">
        <w:rPr>
          <w:rFonts w:ascii="標楷體" w:eastAsia="標楷體" w:hAnsi="標楷體"/>
          <w:u w:val="single"/>
        </w:rPr>
        <w:t>10</w:t>
      </w:r>
      <w:r>
        <w:rPr>
          <w:rFonts w:ascii="標楷體" w:eastAsia="標楷體" w:hAnsi="標楷體"/>
          <w:u w:val="single"/>
        </w:rPr>
        <w:t>3</w:t>
      </w:r>
      <w:r w:rsidRPr="004178A5">
        <w:rPr>
          <w:rFonts w:ascii="標楷體" w:eastAsia="標楷體" w:hAnsi="標楷體" w:hint="eastAsia"/>
          <w:u w:val="single"/>
        </w:rPr>
        <w:t>年</w:t>
      </w:r>
      <w:r>
        <w:rPr>
          <w:rFonts w:ascii="標楷體" w:eastAsia="標楷體" w:hAnsi="標楷體"/>
          <w:color w:val="FF0000"/>
          <w:u w:val="single"/>
        </w:rPr>
        <w:t>11</w:t>
      </w:r>
      <w:r>
        <w:rPr>
          <w:rFonts w:ascii="標楷體" w:eastAsia="標楷體" w:hAnsi="標楷體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>
        <w:rPr>
          <w:rFonts w:ascii="標楷體" w:eastAsia="標楷體" w:hAnsi="標楷體"/>
          <w:color w:val="FF0000"/>
          <w:u w:val="single"/>
        </w:rPr>
        <w:t>30</w:t>
      </w:r>
      <w:r w:rsidRPr="005C2F1F">
        <w:rPr>
          <w:rFonts w:ascii="標楷體" w:eastAsia="標楷體" w:hAnsi="標楷體"/>
          <w:color w:val="FF0000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4178A5">
        <w:rPr>
          <w:rFonts w:ascii="標楷體" w:eastAsia="標楷體" w:hAnsi="標楷體"/>
        </w:rPr>
        <w:t>(</w:t>
      </w:r>
      <w:r w:rsidRPr="004178A5">
        <w:rPr>
          <w:rFonts w:ascii="標楷體" w:eastAsia="標楷體" w:hAnsi="標楷體" w:hint="eastAsia"/>
        </w:rPr>
        <w:t>星期日</w:t>
      </w:r>
      <w:r w:rsidRPr="004178A5">
        <w:rPr>
          <w:rFonts w:ascii="標楷體" w:eastAsia="標楷體" w:hAnsi="標楷體"/>
        </w:rPr>
        <w:t>)</w:t>
      </w:r>
      <w:r w:rsidRPr="004178A5">
        <w:rPr>
          <w:rFonts w:ascii="標楷體" w:eastAsia="標楷體" w:hAnsi="標楷體" w:hint="eastAsia"/>
        </w:rPr>
        <w:t>上午</w:t>
      </w:r>
      <w:r w:rsidRPr="004178A5">
        <w:rPr>
          <w:rFonts w:ascii="標楷體" w:eastAsia="標楷體" w:hAnsi="標楷體"/>
        </w:rPr>
        <w:t>9</w:t>
      </w:r>
      <w:r w:rsidRPr="004178A5">
        <w:rPr>
          <w:rFonts w:ascii="標楷體" w:eastAsia="標楷體" w:hAnsi="標楷體" w:hint="eastAsia"/>
        </w:rPr>
        <w:t>時起</w:t>
      </w:r>
    </w:p>
    <w:p w:rsidR="00B54EE4" w:rsidRPr="004178A5" w:rsidRDefault="00B54EE4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六、比賽地點：雲林縣鎮東國民小學</w:t>
      </w:r>
      <w:r w:rsidRPr="004178A5">
        <w:rPr>
          <w:rFonts w:ascii="標楷體" w:eastAsia="標楷體" w:hAnsi="標楷體"/>
        </w:rPr>
        <w:t>(</w:t>
      </w:r>
      <w:r w:rsidRPr="004178A5">
        <w:rPr>
          <w:rFonts w:ascii="標楷體" w:eastAsia="標楷體" w:hAnsi="標楷體" w:hint="eastAsia"/>
        </w:rPr>
        <w:t>學生活動中心</w:t>
      </w:r>
      <w:r w:rsidRPr="004178A5">
        <w:rPr>
          <w:rFonts w:ascii="標楷體" w:eastAsia="標楷體" w:hAnsi="標楷體"/>
        </w:rPr>
        <w:t>)</w:t>
      </w:r>
    </w:p>
    <w:p w:rsidR="00B54EE4" w:rsidRDefault="00B54EE4">
      <w:pPr>
        <w:ind w:left="1680" w:hangingChars="700" w:hanging="168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七、報名時間：社會組請於</w:t>
      </w:r>
      <w:r w:rsidRPr="004178A5">
        <w:rPr>
          <w:rFonts w:ascii="標楷體" w:eastAsia="標楷體" w:hAnsi="標楷體"/>
          <w:u w:val="single"/>
        </w:rPr>
        <w:t>10</w:t>
      </w:r>
      <w:r>
        <w:rPr>
          <w:rFonts w:ascii="標楷體" w:eastAsia="標楷體" w:hAnsi="標楷體"/>
          <w:u w:val="single"/>
        </w:rPr>
        <w:t>3</w:t>
      </w:r>
      <w:r w:rsidRPr="004178A5">
        <w:rPr>
          <w:rFonts w:ascii="標楷體" w:eastAsia="標楷體" w:hAnsi="標楷體" w:hint="eastAsia"/>
          <w:u w:val="single"/>
        </w:rPr>
        <w:t>年</w:t>
      </w:r>
      <w:r>
        <w:rPr>
          <w:rFonts w:ascii="標楷體" w:eastAsia="標楷體" w:hAnsi="標楷體"/>
          <w:color w:val="FF0000"/>
          <w:u w:val="single"/>
        </w:rPr>
        <w:t>10</w:t>
      </w:r>
      <w:r>
        <w:rPr>
          <w:rFonts w:ascii="標楷體" w:eastAsia="標楷體" w:hAnsi="標楷體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>
        <w:rPr>
          <w:rFonts w:ascii="標楷體" w:eastAsia="標楷體" w:hAnsi="標楷體"/>
          <w:color w:val="FF0000"/>
          <w:u w:val="single"/>
        </w:rPr>
        <w:t>25</w:t>
      </w:r>
      <w:r>
        <w:rPr>
          <w:rFonts w:ascii="標楷體" w:eastAsia="標楷體" w:hAnsi="標楷體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日前</w:t>
      </w:r>
      <w:r w:rsidRPr="004178A5">
        <w:rPr>
          <w:rFonts w:ascii="標楷體" w:eastAsia="標楷體" w:hAnsi="標楷體" w:hint="eastAsia"/>
        </w:rPr>
        <w:t>向太極拳委員會報名（</w:t>
      </w:r>
      <w:r w:rsidRPr="005C2F1F">
        <w:rPr>
          <w:rFonts w:ascii="標楷體" w:eastAsia="標楷體" w:hAnsi="標楷體" w:hint="eastAsia"/>
          <w:u w:val="single"/>
        </w:rPr>
        <w:t>斗六市鎮東路</w:t>
      </w:r>
      <w:r w:rsidRPr="005C2F1F">
        <w:rPr>
          <w:rFonts w:ascii="標楷體" w:eastAsia="標楷體" w:hAnsi="標楷體"/>
          <w:u w:val="single"/>
        </w:rPr>
        <w:t>150</w:t>
      </w:r>
      <w:r w:rsidRPr="005C2F1F">
        <w:rPr>
          <w:rFonts w:ascii="標楷體" w:eastAsia="標楷體" w:hAnsi="標楷體" w:hint="eastAsia"/>
          <w:u w:val="single"/>
        </w:rPr>
        <w:t>號，余國棟：</w:t>
      </w:r>
      <w:r w:rsidRPr="005C2F1F">
        <w:rPr>
          <w:rFonts w:ascii="標楷體" w:eastAsia="標楷體" w:hAnsi="標楷體"/>
          <w:u w:val="single"/>
        </w:rPr>
        <w:t>0988-320842</w:t>
      </w:r>
      <w:r w:rsidRPr="005C2F1F">
        <w:rPr>
          <w:rFonts w:ascii="標楷體" w:eastAsia="標楷體" w:hAnsi="標楷體" w:hint="eastAsia"/>
          <w:u w:val="single"/>
        </w:rPr>
        <w:t>，</w:t>
      </w:r>
      <w:r w:rsidRPr="004178A5">
        <w:rPr>
          <w:rFonts w:ascii="標楷體" w:eastAsia="標楷體" w:hAnsi="標楷體"/>
        </w:rPr>
        <w:t>FAX</w:t>
      </w:r>
      <w:r w:rsidRPr="004178A5">
        <w:rPr>
          <w:rFonts w:ascii="標楷體" w:eastAsia="標楷體" w:hAnsi="標楷體" w:hint="eastAsia"/>
        </w:rPr>
        <w:t>：</w:t>
      </w:r>
      <w:r w:rsidRPr="004178A5">
        <w:rPr>
          <w:rFonts w:ascii="標楷體" w:eastAsia="標楷體" w:hAnsi="標楷體"/>
        </w:rPr>
        <w:t>05-5329269</w:t>
      </w:r>
      <w:r w:rsidRPr="004178A5">
        <w:rPr>
          <w:rFonts w:ascii="標楷體" w:eastAsia="標楷體" w:hAnsi="標楷體" w:hint="eastAsia"/>
        </w:rPr>
        <w:t>）</w:t>
      </w:r>
    </w:p>
    <w:p w:rsidR="00B54EE4" w:rsidRPr="00BF25D7" w:rsidRDefault="00B54EE4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八、</w:t>
      </w:r>
      <w:r w:rsidRPr="00BF25D7">
        <w:rPr>
          <w:rFonts w:ascii="標楷體" w:eastAsia="標楷體" w:hAnsi="標楷體" w:hint="eastAsia"/>
        </w:rPr>
        <w:t>競賽項目：</w:t>
      </w:r>
    </w:p>
    <w:p w:rsidR="00B54EE4" w:rsidRPr="00BF25D7" w:rsidRDefault="00B54EE4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（一）學生組：分為</w:t>
      </w:r>
      <w:r>
        <w:rPr>
          <w:rFonts w:ascii="標楷體" w:eastAsia="標楷體" w:hAnsi="標楷體" w:hint="eastAsia"/>
        </w:rPr>
        <w:t>高中、</w:t>
      </w:r>
      <w:r w:rsidRPr="00BF25D7">
        <w:rPr>
          <w:rFonts w:ascii="標楷體" w:eastAsia="標楷體" w:hAnsi="標楷體" w:hint="eastAsia"/>
        </w:rPr>
        <w:t>國中、國小組</w:t>
      </w:r>
    </w:p>
    <w:p w:rsidR="00B54EE4" w:rsidRPr="00BF25D7" w:rsidRDefault="00B54EE4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1.</w:t>
      </w:r>
      <w:r w:rsidRPr="00BF25D7">
        <w:rPr>
          <w:rFonts w:ascii="標楷體" w:eastAsia="標楷體" w:hAnsi="標楷體" w:hint="eastAsia"/>
        </w:rPr>
        <w:t>個人套路組：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分男、女組</w:t>
      </w:r>
      <w:r w:rsidRPr="00BF25D7">
        <w:rPr>
          <w:rFonts w:ascii="標楷體" w:eastAsia="標楷體" w:hAnsi="標楷體"/>
        </w:rPr>
        <w:t>)</w:t>
      </w:r>
    </w:p>
    <w:p w:rsidR="00B54EE4" w:rsidRDefault="00B54EE4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24</w:t>
      </w:r>
      <w:r w:rsidRPr="00BF25D7">
        <w:rPr>
          <w:rFonts w:ascii="標楷體" w:eastAsia="標楷體" w:hAnsi="標楷體" w:hint="eastAsia"/>
        </w:rPr>
        <w:t>式太極拳套路</w:t>
      </w:r>
    </w:p>
    <w:p w:rsidR="00B54EE4" w:rsidRPr="00BF25D7" w:rsidRDefault="00B54EE4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37</w:t>
      </w:r>
      <w:r>
        <w:rPr>
          <w:rFonts w:ascii="標楷體" w:eastAsia="標楷體" w:hAnsi="標楷體" w:hint="eastAsia"/>
        </w:rPr>
        <w:t>式太極拳套路</w:t>
      </w:r>
    </w:p>
    <w:p w:rsidR="00B54EE4" w:rsidRPr="00BF25D7" w:rsidRDefault="00B54EE4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</w:t>
      </w:r>
      <w:r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/>
        </w:rPr>
        <w:t xml:space="preserve"> 2.</w:t>
      </w:r>
      <w:r w:rsidRPr="00BF25D7">
        <w:rPr>
          <w:rFonts w:ascii="標楷體" w:eastAsia="標楷體" w:hAnsi="標楷體" w:hint="eastAsia"/>
        </w:rPr>
        <w:t>團體套路組：</w:t>
      </w:r>
    </w:p>
    <w:p w:rsidR="00B54EE4" w:rsidRDefault="00B54EE4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式太極拳套路（金氏紀錄版）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24</w:t>
      </w:r>
      <w:r w:rsidRPr="00BF25D7">
        <w:rPr>
          <w:rFonts w:ascii="標楷體" w:eastAsia="標楷體" w:hAnsi="標楷體" w:hint="eastAsia"/>
        </w:rPr>
        <w:t>式太極拳套路</w:t>
      </w:r>
    </w:p>
    <w:p w:rsidR="00B54EE4" w:rsidRDefault="00B54EE4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（二）教師組：</w:t>
      </w:r>
    </w:p>
    <w:p w:rsidR="00B54EE4" w:rsidRDefault="00B54EE4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1.</w:t>
      </w:r>
      <w:r>
        <w:rPr>
          <w:rFonts w:ascii="標楷體" w:eastAsia="標楷體" w:hAnsi="標楷體" w:hint="eastAsia"/>
        </w:rPr>
        <w:t>個人競賽套路組：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分男、女組</w:t>
      </w:r>
      <w:r>
        <w:rPr>
          <w:rFonts w:ascii="標楷體" w:eastAsia="標楷體" w:hAnsi="標楷體"/>
        </w:rPr>
        <w:t>)</w:t>
      </w:r>
    </w:p>
    <w:p w:rsidR="00B54EE4" w:rsidRDefault="00B54EE4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13</w:t>
      </w:r>
      <w:r>
        <w:rPr>
          <w:rFonts w:ascii="標楷體" w:eastAsia="標楷體" w:hAnsi="標楷體" w:hint="eastAsia"/>
        </w:rPr>
        <w:t>式太極拳套路（金氏紀錄版）</w:t>
      </w: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24</w:t>
      </w:r>
      <w:r>
        <w:rPr>
          <w:rFonts w:ascii="標楷體" w:eastAsia="標楷體" w:hAnsi="標楷體" w:hint="eastAsia"/>
        </w:rPr>
        <w:t>式太極拳套路</w:t>
      </w:r>
    </w:p>
    <w:p w:rsidR="00B54EE4" w:rsidRPr="007D5997" w:rsidRDefault="00B54EE4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37</w:t>
      </w:r>
      <w:r>
        <w:rPr>
          <w:rFonts w:ascii="標楷體" w:eastAsia="標楷體" w:hAnsi="標楷體" w:hint="eastAsia"/>
        </w:rPr>
        <w:t>式太極拳套路</w:t>
      </w:r>
    </w:p>
    <w:p w:rsidR="00B54EE4" w:rsidRPr="00BF25D7" w:rsidRDefault="00B54EE4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）社會組：</w:t>
      </w:r>
    </w:p>
    <w:p w:rsidR="00B54EE4" w:rsidRPr="00BF25D7" w:rsidRDefault="00B54EE4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1.</w:t>
      </w:r>
      <w:r w:rsidRPr="00BF25D7">
        <w:rPr>
          <w:rFonts w:ascii="標楷體" w:eastAsia="標楷體" w:hAnsi="標楷體" w:hint="eastAsia"/>
        </w:rPr>
        <w:t>個人競賽套路組：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分男、女組</w:t>
      </w:r>
      <w:r w:rsidRPr="00BF25D7">
        <w:rPr>
          <w:rFonts w:ascii="標楷體" w:eastAsia="標楷體" w:hAnsi="標楷體"/>
        </w:rPr>
        <w:t>)</w:t>
      </w:r>
    </w:p>
    <w:p w:rsidR="00B54EE4" w:rsidRPr="00BF25D7" w:rsidRDefault="00B54EE4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>式太極拳套路</w:t>
      </w:r>
    </w:p>
    <w:p w:rsidR="00B54EE4" w:rsidRPr="00BF25D7" w:rsidRDefault="00B54EE4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64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第二段</w:t>
      </w:r>
      <w:r w:rsidRPr="00BF25D7">
        <w:rPr>
          <w:rFonts w:ascii="標楷體" w:eastAsia="標楷體" w:hAnsi="標楷體"/>
        </w:rPr>
        <w:t>)</w:t>
      </w:r>
    </w:p>
    <w:p w:rsidR="00B54EE4" w:rsidRDefault="00B54EE4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）陳氏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  </w:t>
      </w:r>
      <w:r>
        <w:rPr>
          <w:rFonts w:ascii="標楷體" w:eastAsia="標楷體" w:hAnsi="標楷體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6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13</w:t>
      </w:r>
      <w:r w:rsidRPr="00D20944">
        <w:rPr>
          <w:rFonts w:ascii="標楷體" w:eastAsia="標楷體" w:hAnsi="標楷體" w:hint="eastAsia"/>
        </w:rPr>
        <w:t>勢太極拳套路</w:t>
      </w:r>
      <w:r w:rsidRPr="00D20944">
        <w:rPr>
          <w:rFonts w:ascii="標楷體" w:eastAsia="標楷體" w:hAnsi="標楷體"/>
        </w:rPr>
        <w:t xml:space="preserve">   </w:t>
      </w:r>
    </w:p>
    <w:p w:rsidR="00B54EE4" w:rsidRDefault="00B54EE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7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24</w:t>
      </w:r>
      <w:r w:rsidRPr="00D20944">
        <w:rPr>
          <w:rFonts w:ascii="標楷體" w:eastAsia="標楷體" w:hAnsi="標楷體" w:hint="eastAsia"/>
        </w:rPr>
        <w:t>式太極拳套路</w:t>
      </w: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 xml:space="preserve"> 31</w:t>
      </w:r>
      <w:r>
        <w:rPr>
          <w:rFonts w:ascii="標楷體" w:eastAsia="標楷體" w:hAnsi="標楷體" w:hint="eastAsia"/>
        </w:rPr>
        <w:t>式太極棒套路</w:t>
      </w:r>
      <w:r>
        <w:rPr>
          <w:rFonts w:ascii="標楷體" w:eastAsia="標楷體" w:hAnsi="標楷體"/>
        </w:rPr>
        <w:t xml:space="preserve"> </w:t>
      </w:r>
    </w:p>
    <w:p w:rsidR="00B54EE4" w:rsidRDefault="00B54EE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 w:rsidRPr="00D20944"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9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42</w:t>
      </w:r>
      <w:r w:rsidRPr="00D20944">
        <w:rPr>
          <w:rFonts w:ascii="標楷體" w:eastAsia="標楷體" w:hAnsi="標楷體" w:hint="eastAsia"/>
        </w:rPr>
        <w:t>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10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33</w:t>
      </w:r>
      <w:r w:rsidRPr="00D20944">
        <w:rPr>
          <w:rFonts w:ascii="標楷體" w:eastAsia="標楷體" w:hAnsi="標楷體" w:hint="eastAsia"/>
        </w:rPr>
        <w:t>式太極刀套路</w:t>
      </w:r>
      <w:r w:rsidRPr="00D20944">
        <w:rPr>
          <w:rFonts w:ascii="標楷體" w:eastAsia="標楷體" w:hAnsi="標楷體"/>
        </w:rPr>
        <w:t xml:space="preserve">  </w:t>
      </w:r>
    </w:p>
    <w:p w:rsidR="00B54EE4" w:rsidRDefault="00B54EE4" w:rsidP="005C2F1F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式太極拳套路（全運會競賽套路版）</w:t>
      </w:r>
      <w:r w:rsidRPr="00D20944">
        <w:rPr>
          <w:rFonts w:ascii="標楷體" w:eastAsia="標楷體" w:hAnsi="標楷體"/>
        </w:rPr>
        <w:t xml:space="preserve">  </w:t>
      </w:r>
    </w:p>
    <w:p w:rsidR="00B54EE4" w:rsidRPr="00BF25D7" w:rsidRDefault="00B54EE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</w:t>
      </w:r>
      <w:r w:rsidRPr="00BF25D7">
        <w:rPr>
          <w:rFonts w:ascii="標楷體" w:eastAsia="標楷體" w:hAnsi="標楷體"/>
        </w:rPr>
        <w:t xml:space="preserve"> 2.</w:t>
      </w:r>
      <w:r w:rsidRPr="00BF25D7">
        <w:rPr>
          <w:rFonts w:ascii="標楷體" w:eastAsia="標楷體" w:hAnsi="標楷體" w:hint="eastAsia"/>
        </w:rPr>
        <w:t>團體套路組：</w:t>
      </w:r>
      <w:r>
        <w:rPr>
          <w:rFonts w:ascii="標楷體" w:eastAsia="標楷體" w:hAnsi="標楷體"/>
        </w:rPr>
        <w:t xml:space="preserve"> </w:t>
      </w:r>
    </w:p>
    <w:p w:rsidR="00B54EE4" w:rsidRDefault="00B54EE4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24</w:t>
      </w:r>
      <w:r>
        <w:rPr>
          <w:rFonts w:ascii="標楷體" w:eastAsia="標楷體" w:hAnsi="標楷體" w:hint="eastAsia"/>
        </w:rPr>
        <w:t>式太極拳套路</w:t>
      </w:r>
    </w:p>
    <w:p w:rsidR="00B54EE4" w:rsidRPr="00D20944" w:rsidRDefault="00B54EE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 xml:space="preserve">式太極拳套路　</w:t>
      </w:r>
      <w:r w:rsidRPr="00BF25D7">
        <w:rPr>
          <w:rFonts w:ascii="標楷體" w:eastAsia="標楷體" w:hAnsi="標楷體"/>
        </w:rPr>
        <w:t xml:space="preserve">    </w:t>
      </w:r>
      <w:r w:rsidRPr="00D20944">
        <w:rPr>
          <w:rFonts w:ascii="標楷體" w:eastAsia="標楷體" w:hAnsi="標楷體" w:hint="eastAsia"/>
        </w:rPr>
        <w:t xml:space="preserve">　　　</w:t>
      </w:r>
      <w:r w:rsidRPr="00D20944">
        <w:rPr>
          <w:rFonts w:ascii="標楷體" w:eastAsia="標楷體" w:hAnsi="標楷體"/>
        </w:rPr>
        <w:t xml:space="preserve">      </w:t>
      </w:r>
      <w:r w:rsidRPr="00532CED">
        <w:rPr>
          <w:rFonts w:ascii="標楷體" w:eastAsia="標楷體" w:hAnsi="標楷體" w:hint="eastAsia"/>
          <w:color w:val="000000"/>
        </w:rPr>
        <w:t>（</w:t>
      </w:r>
      <w:r w:rsidRPr="00532CED">
        <w:rPr>
          <w:rFonts w:ascii="標楷體" w:eastAsia="標楷體" w:hAnsi="標楷體"/>
          <w:color w:val="000000"/>
        </w:rPr>
        <w:t>4</w:t>
      </w:r>
      <w:r w:rsidRPr="00532CED">
        <w:rPr>
          <w:rFonts w:ascii="標楷體" w:eastAsia="標楷體" w:hAnsi="標楷體" w:hint="eastAsia"/>
          <w:color w:val="000000"/>
        </w:rPr>
        <w:t>）傳統器械</w:t>
      </w:r>
    </w:p>
    <w:p w:rsidR="00B54EE4" w:rsidRPr="00D20944" w:rsidRDefault="00B54EE4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3.</w:t>
      </w:r>
      <w:r w:rsidRPr="00D20944">
        <w:rPr>
          <w:rFonts w:ascii="標楷體" w:eastAsia="標楷體" w:hAnsi="標楷體" w:hint="eastAsia"/>
        </w:rPr>
        <w:t>長青組：</w:t>
      </w:r>
      <w:r w:rsidRPr="00D20944">
        <w:rPr>
          <w:rFonts w:ascii="標楷體" w:eastAsia="標楷體" w:hAnsi="標楷體"/>
        </w:rPr>
        <w:t>(</w:t>
      </w:r>
      <w:r w:rsidRPr="00D20944">
        <w:rPr>
          <w:rFonts w:ascii="標楷體" w:eastAsia="標楷體" w:hAnsi="標楷體" w:hint="eastAsia"/>
        </w:rPr>
        <w:t>分男、女組</w:t>
      </w:r>
      <w:r w:rsidRPr="00D20944">
        <w:rPr>
          <w:rFonts w:ascii="標楷體" w:eastAsia="標楷體" w:hAnsi="標楷體"/>
        </w:rPr>
        <w:t>)</w:t>
      </w:r>
    </w:p>
    <w:p w:rsidR="00B54EE4" w:rsidRPr="00D20944" w:rsidRDefault="00B54EE4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   </w:t>
      </w:r>
      <w:r w:rsidRPr="00D20944">
        <w:rPr>
          <w:rFonts w:ascii="標楷體" w:eastAsia="標楷體" w:hAnsi="標楷體" w:hint="eastAsia"/>
        </w:rPr>
        <w:t>個人競賽套路組：</w:t>
      </w:r>
    </w:p>
    <w:p w:rsidR="00B54EE4" w:rsidRPr="00BF25D7" w:rsidRDefault="00B54EE4" w:rsidP="006B433B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>式太極拳套路</w:t>
      </w:r>
    </w:p>
    <w:p w:rsidR="00B54EE4" w:rsidRPr="00BF25D7" w:rsidRDefault="00B54EE4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64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第二段</w:t>
      </w:r>
      <w:r w:rsidRPr="00BF25D7">
        <w:rPr>
          <w:rFonts w:ascii="標楷體" w:eastAsia="標楷體" w:hAnsi="標楷體"/>
        </w:rPr>
        <w:t>)</w:t>
      </w:r>
    </w:p>
    <w:p w:rsidR="00B54EE4" w:rsidRDefault="00B54EE4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）陳氏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  </w:t>
      </w:r>
      <w:r>
        <w:rPr>
          <w:rFonts w:ascii="標楷體" w:eastAsia="標楷體" w:hAnsi="標楷體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6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13</w:t>
      </w:r>
      <w:r w:rsidRPr="00D20944">
        <w:rPr>
          <w:rFonts w:ascii="標楷體" w:eastAsia="標楷體" w:hAnsi="標楷體" w:hint="eastAsia"/>
        </w:rPr>
        <w:t>勢太極拳套路</w:t>
      </w:r>
      <w:r w:rsidRPr="00D20944">
        <w:rPr>
          <w:rFonts w:ascii="標楷體" w:eastAsia="標楷體" w:hAnsi="標楷體"/>
        </w:rPr>
        <w:t xml:space="preserve">   </w:t>
      </w:r>
    </w:p>
    <w:p w:rsidR="00B54EE4" w:rsidRDefault="00B54EE4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7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24</w:t>
      </w:r>
      <w:r w:rsidRPr="00D20944">
        <w:rPr>
          <w:rFonts w:ascii="標楷體" w:eastAsia="標楷體" w:hAnsi="標楷體" w:hint="eastAsia"/>
        </w:rPr>
        <w:t>式太極拳套路</w:t>
      </w: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 xml:space="preserve"> 31</w:t>
      </w:r>
      <w:r>
        <w:rPr>
          <w:rFonts w:ascii="標楷體" w:eastAsia="標楷體" w:hAnsi="標楷體" w:hint="eastAsia"/>
        </w:rPr>
        <w:t>式太極棒套路</w:t>
      </w:r>
      <w:r>
        <w:rPr>
          <w:rFonts w:ascii="標楷體" w:eastAsia="標楷體" w:hAnsi="標楷體"/>
        </w:rPr>
        <w:t xml:space="preserve"> </w:t>
      </w:r>
    </w:p>
    <w:p w:rsidR="00B54EE4" w:rsidRDefault="00B54EE4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 w:rsidRPr="00D20944"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9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42</w:t>
      </w:r>
      <w:r w:rsidRPr="00D20944">
        <w:rPr>
          <w:rFonts w:ascii="標楷體" w:eastAsia="標楷體" w:hAnsi="標楷體" w:hint="eastAsia"/>
        </w:rPr>
        <w:t>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10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33</w:t>
      </w:r>
      <w:r w:rsidRPr="00D20944">
        <w:rPr>
          <w:rFonts w:ascii="標楷體" w:eastAsia="標楷體" w:hAnsi="標楷體" w:hint="eastAsia"/>
        </w:rPr>
        <w:t>式太極刀套路</w:t>
      </w:r>
      <w:r w:rsidRPr="00D20944">
        <w:rPr>
          <w:rFonts w:ascii="標楷體" w:eastAsia="標楷體" w:hAnsi="標楷體"/>
        </w:rPr>
        <w:t xml:space="preserve">  </w:t>
      </w:r>
    </w:p>
    <w:p w:rsidR="00B54EE4" w:rsidRPr="00D20944" w:rsidRDefault="00B54EE4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式太極拳套路（全運會競賽套路版）</w:t>
      </w:r>
    </w:p>
    <w:p w:rsidR="00B54EE4" w:rsidRDefault="00B54EE4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Pr="004178A5"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B54EE4" w:rsidRDefault="00B54EE4" w:rsidP="00CA25C6">
      <w:pPr>
        <w:tabs>
          <w:tab w:val="left" w:pos="900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（一）報名日期</w:t>
      </w:r>
      <w:r>
        <w:rPr>
          <w:rFonts w:ascii="標楷體" w:eastAsia="標楷體" w:hAnsi="標楷體"/>
        </w:rPr>
        <w:t>:103</w:t>
      </w:r>
      <w:r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20</w:t>
      </w:r>
      <w:r>
        <w:rPr>
          <w:rFonts w:ascii="標楷體" w:eastAsia="標楷體" w:hAnsi="標楷體" w:hint="eastAsia"/>
        </w:rPr>
        <w:t>日至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10"/>
          <w:attr w:name="Year" w:val="2014"/>
        </w:smartTagPr>
        <w:r>
          <w:rPr>
            <w:rFonts w:ascii="標楷體" w:eastAsia="標楷體" w:hAnsi="標楷體"/>
            <w:color w:val="FF0000"/>
          </w:rPr>
          <w:t>10</w:t>
        </w:r>
        <w:r>
          <w:rPr>
            <w:rFonts w:ascii="標楷體" w:eastAsia="標楷體" w:hAnsi="標楷體" w:hint="eastAsia"/>
          </w:rPr>
          <w:t>月</w:t>
        </w:r>
        <w:r>
          <w:rPr>
            <w:rFonts w:ascii="標楷體" w:eastAsia="標楷體" w:hAnsi="標楷體"/>
            <w:color w:val="FF0000"/>
          </w:rPr>
          <w:t>28</w:t>
        </w:r>
        <w:r>
          <w:rPr>
            <w:rFonts w:ascii="標楷體" w:eastAsia="標楷體" w:hAnsi="標楷體" w:hint="eastAsia"/>
          </w:rPr>
          <w:t>日</w:t>
        </w:r>
      </w:smartTag>
      <w:r>
        <w:rPr>
          <w:rFonts w:ascii="標楷體" w:eastAsia="標楷體" w:hAnsi="標楷體" w:hint="eastAsia"/>
        </w:rPr>
        <w:t>下午三時止上網報名</w:t>
      </w:r>
    </w:p>
    <w:p w:rsidR="00B54EE4" w:rsidRDefault="00B54EE4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（二）學生組、教師組一律採用網路報名方式辦理。其他各組逕向委員會</w:t>
      </w:r>
    </w:p>
    <w:p w:rsidR="00B54EE4" w:rsidRDefault="00B54EE4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報名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網路帳號及單位密碼依</w:t>
      </w:r>
      <w:r>
        <w:rPr>
          <w:rFonts w:ascii="標楷體" w:eastAsia="標楷體" w:hAnsi="標楷體"/>
        </w:rPr>
        <w:t>103</w:t>
      </w:r>
      <w:r>
        <w:rPr>
          <w:rFonts w:ascii="標楷體" w:eastAsia="標楷體" w:hAnsi="標楷體" w:hint="eastAsia"/>
        </w:rPr>
        <w:t>年春季縣長盃，網路報名部分若</w:t>
      </w:r>
    </w:p>
    <w:p w:rsidR="00B54EE4" w:rsidRDefault="00B54EE4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有不明瞭之處請與麥寮國小張惟翔主任</w:t>
      </w:r>
      <w:r w:rsidRPr="002454EB">
        <w:rPr>
          <w:rFonts w:ascii="標楷體" w:eastAsia="標楷體" w:hAnsi="標楷體"/>
        </w:rPr>
        <w:t>0918-460437</w:t>
      </w:r>
      <w:r>
        <w:rPr>
          <w:rFonts w:ascii="標楷體" w:eastAsia="標楷體" w:hAnsi="標楷體" w:hint="eastAsia"/>
        </w:rPr>
        <w:t>洽詢。</w:t>
      </w:r>
    </w:p>
    <w:p w:rsidR="00B54EE4" w:rsidRDefault="00B54EE4" w:rsidP="00CA25C6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本府教育處體育資訊網：</w:t>
      </w:r>
      <w:hyperlink r:id="rId7" w:history="1">
        <w:r>
          <w:rPr>
            <w:rStyle w:val="Hyperlink"/>
          </w:rPr>
          <w:t>http://163.27.240.105/sport/</w:t>
        </w:r>
      </w:hyperlink>
      <w:r>
        <w:t>(</w:t>
      </w:r>
      <w:r>
        <w:rPr>
          <w:rFonts w:hint="eastAsia"/>
        </w:rPr>
        <w:t>報名網址</w:t>
      </w:r>
      <w:r>
        <w:t>)</w:t>
      </w:r>
    </w:p>
    <w:p w:rsidR="00B54EE4" w:rsidRDefault="00B54EE4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本府教育處承辦人員江偉新</w:t>
      </w:r>
      <w:r w:rsidRPr="004C0AFE">
        <w:rPr>
          <w:rFonts w:ascii="標楷體" w:eastAsia="標楷體" w:hAnsi="標楷體" w:hint="eastAsia"/>
        </w:rPr>
        <w:t>信箱：</w:t>
      </w:r>
      <w:hyperlink r:id="rId8" w:history="1">
        <w:r w:rsidRPr="00C7552F">
          <w:rPr>
            <w:rStyle w:val="Hyperlink"/>
            <w:rFonts w:ascii="標楷體" w:eastAsia="標楷體" w:hAnsi="標楷體"/>
            <w:b/>
          </w:rPr>
          <w:t>ylhg61</w:t>
        </w:r>
        <w:r w:rsidRPr="0084562A">
          <w:rPr>
            <w:rStyle w:val="Hyperlink"/>
            <w:rFonts w:ascii="標楷體" w:eastAsia="標楷體" w:hAnsi="標楷體"/>
            <w:b/>
          </w:rPr>
          <w:t>138@y</w:t>
        </w:r>
        <w:r w:rsidRPr="00C7552F">
          <w:rPr>
            <w:rStyle w:val="Hyperlink"/>
            <w:rFonts w:ascii="標楷體" w:eastAsia="標楷體" w:hAnsi="標楷體"/>
            <w:b/>
          </w:rPr>
          <w:t>lc.edu.tw</w:t>
        </w:r>
      </w:hyperlink>
    </w:p>
    <w:p w:rsidR="00B54EE4" w:rsidRPr="00C914F6" w:rsidRDefault="00B54EE4" w:rsidP="00CA25C6">
      <w:pPr>
        <w:spacing w:line="400" w:lineRule="exact"/>
        <w:ind w:left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</w:t>
      </w:r>
      <w:r>
        <w:rPr>
          <w:rFonts w:ascii="標楷體" w:eastAsia="標楷體" w:hAnsi="標楷體" w:hint="eastAsia"/>
        </w:rPr>
        <w:t>電話：</w:t>
      </w:r>
      <w:r>
        <w:rPr>
          <w:rFonts w:ascii="標楷體" w:eastAsia="標楷體" w:hAnsi="標楷體"/>
          <w:b/>
        </w:rPr>
        <w:t xml:space="preserve">5522446  </w:t>
      </w:r>
      <w:r>
        <w:rPr>
          <w:rFonts w:ascii="標楷體" w:eastAsia="標楷體" w:hAnsi="標楷體" w:hint="eastAsia"/>
        </w:rPr>
        <w:t>網路電話</w:t>
      </w:r>
      <w:r>
        <w:rPr>
          <w:rFonts w:ascii="標楷體" w:eastAsia="標楷體" w:hAnsi="標楷體"/>
          <w:b/>
        </w:rPr>
        <w:t>:95900608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手機：</w:t>
      </w:r>
      <w:r>
        <w:rPr>
          <w:rFonts w:ascii="標楷體" w:eastAsia="標楷體" w:hAnsi="標楷體"/>
          <w:b/>
        </w:rPr>
        <w:t>0937-069065</w:t>
      </w:r>
    </w:p>
    <w:p w:rsidR="00B54EE4" w:rsidRDefault="00B54EE4" w:rsidP="00CA25C6">
      <w:pPr>
        <w:spacing w:line="400" w:lineRule="exact"/>
        <w:ind w:firstLine="48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/>
        </w:rPr>
        <w:t xml:space="preserve">  (</w:t>
      </w: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報名表紙本</w:t>
      </w:r>
      <w:r>
        <w:rPr>
          <w:rFonts w:ascii="標楷體" w:eastAsia="標楷體" w:hAnsi="標楷體"/>
        </w:rPr>
        <w:t>103</w:t>
      </w:r>
      <w:r w:rsidRPr="00A45A1C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  <w:color w:val="FF0000"/>
        </w:rPr>
        <w:t>10</w:t>
      </w:r>
      <w:r w:rsidRPr="00A45A1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31</w:t>
      </w:r>
      <w:r w:rsidRPr="00A45A1C">
        <w:rPr>
          <w:rFonts w:ascii="標楷體" w:eastAsia="標楷體" w:hAnsi="標楷體" w:hint="eastAsia"/>
        </w:rPr>
        <w:t>日前寄至</w:t>
      </w:r>
      <w:r w:rsidRPr="004178A5">
        <w:rPr>
          <w:rFonts w:ascii="標楷體" w:eastAsia="標楷體" w:hAnsi="標楷體" w:hint="eastAsia"/>
        </w:rPr>
        <w:t>雲林縣體育會太極拳委員會</w:t>
      </w:r>
      <w:r w:rsidRPr="005C2F1F">
        <w:rPr>
          <w:rFonts w:ascii="標楷體" w:eastAsia="標楷體" w:hAnsi="標楷體" w:hint="eastAsia"/>
          <w:u w:val="single"/>
        </w:rPr>
        <w:t>斗六市鎮東路</w:t>
      </w:r>
      <w:r w:rsidRPr="005C2F1F">
        <w:rPr>
          <w:rFonts w:ascii="標楷體" w:eastAsia="標楷體" w:hAnsi="標楷體"/>
          <w:u w:val="single"/>
        </w:rPr>
        <w:t>150</w:t>
      </w:r>
      <w:r>
        <w:rPr>
          <w:rFonts w:ascii="標楷體" w:eastAsia="標楷體" w:hAnsi="標楷體"/>
          <w:u w:val="single"/>
        </w:rPr>
        <w:t xml:space="preserve"> </w:t>
      </w:r>
    </w:p>
    <w:p w:rsidR="00B54EE4" w:rsidRDefault="00B54EE4" w:rsidP="00CA25C6">
      <w:pPr>
        <w:spacing w:line="400" w:lineRule="exact"/>
        <w:ind w:firstLine="480"/>
        <w:rPr>
          <w:rFonts w:ascii="標楷體" w:eastAsia="標楷體" w:hAnsi="標楷體"/>
        </w:rPr>
      </w:pPr>
      <w:r w:rsidRPr="006B433B">
        <w:rPr>
          <w:rFonts w:ascii="標楷體" w:eastAsia="標楷體" w:hAnsi="標楷體"/>
        </w:rPr>
        <w:t xml:space="preserve">       </w:t>
      </w:r>
      <w:r w:rsidRPr="005C2F1F">
        <w:rPr>
          <w:rFonts w:ascii="標楷體" w:eastAsia="標楷體" w:hAnsi="標楷體" w:hint="eastAsia"/>
          <w:u w:val="single"/>
        </w:rPr>
        <w:t>號，余國棟</w:t>
      </w:r>
      <w:r w:rsidRPr="004178A5">
        <w:rPr>
          <w:rFonts w:ascii="標楷體" w:eastAsia="標楷體" w:hAnsi="標楷體" w:hint="eastAsia"/>
        </w:rPr>
        <w:t>先生收</w:t>
      </w:r>
      <w:r w:rsidRPr="006B433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未寄達者視同報名不完整不予參加比賽。</w:t>
      </w:r>
    </w:p>
    <w:p w:rsidR="00B54EE4" w:rsidRDefault="00B54EE4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（四）學生（選手）、指導教師一律依據網路報名之原始名單為主不可更改，獎勵以網</w:t>
      </w:r>
    </w:p>
    <w:p w:rsidR="00B54EE4" w:rsidRDefault="00B54EE4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路報名為主。</w:t>
      </w:r>
    </w:p>
    <w:p w:rsidR="00B54EE4" w:rsidRDefault="00B54EE4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(</w:t>
      </w:r>
      <w:r>
        <w:rPr>
          <w:rFonts w:ascii="標楷體" w:eastAsia="標楷體" w:hAnsi="標楷體" w:hint="eastAsia"/>
        </w:rPr>
        <w:t>五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抽籤及技術會議說明：民國</w:t>
      </w:r>
      <w:r w:rsidRPr="00A45A1C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>103</w:t>
      </w:r>
      <w:r w:rsidRPr="00A45A1C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11</w:t>
      </w:r>
      <w:r w:rsidRPr="00A45A1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5</w:t>
      </w:r>
      <w:r w:rsidRPr="00A45A1C">
        <w:rPr>
          <w:rFonts w:ascii="標楷體" w:eastAsia="標楷體" w:hAnsi="標楷體" w:hint="eastAsia"/>
        </w:rPr>
        <w:t>日</w:t>
      </w:r>
      <w:r w:rsidRPr="00A45A1C">
        <w:rPr>
          <w:rFonts w:ascii="標楷體" w:eastAsia="標楷體" w:hAnsi="標楷體"/>
        </w:rPr>
        <w:t>(</w:t>
      </w:r>
      <w:r w:rsidRPr="00A45A1C">
        <w:rPr>
          <w:rFonts w:ascii="標楷體" w:eastAsia="標楷體" w:hAnsi="標楷體" w:hint="eastAsia"/>
        </w:rPr>
        <w:t>星期</w:t>
      </w:r>
      <w:r>
        <w:rPr>
          <w:rFonts w:ascii="標楷體" w:eastAsia="標楷體" w:hAnsi="標楷體" w:hint="eastAsia"/>
        </w:rPr>
        <w:t>三</w:t>
      </w:r>
      <w:r w:rsidRPr="00A45A1C">
        <w:rPr>
          <w:rFonts w:ascii="標楷體" w:eastAsia="標楷體" w:hAnsi="標楷體"/>
        </w:rPr>
        <w:t>)</w:t>
      </w:r>
      <w:r w:rsidRPr="00A45A1C">
        <w:rPr>
          <w:rFonts w:ascii="標楷體" w:eastAsia="標楷體" w:hAnsi="標楷體" w:hint="eastAsia"/>
        </w:rPr>
        <w:t>下午二時，地點：</w:t>
      </w:r>
    </w:p>
    <w:p w:rsidR="00B54EE4" w:rsidRPr="00A45A1C" w:rsidRDefault="00B54EE4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ab/>
        <w:t xml:space="preserve">   </w:t>
      </w:r>
      <w:r w:rsidRPr="004178A5">
        <w:rPr>
          <w:rFonts w:ascii="標楷體" w:eastAsia="標楷體" w:hAnsi="標楷體" w:hint="eastAsia"/>
        </w:rPr>
        <w:t>雲林縣斗六市善修宮（孔子廟）。地點：斗六市永樂街</w:t>
      </w:r>
      <w:r w:rsidRPr="004178A5">
        <w:rPr>
          <w:rFonts w:ascii="標楷體" w:eastAsia="標楷體" w:hAnsi="標楷體"/>
        </w:rPr>
        <w:t>1</w:t>
      </w:r>
      <w:r w:rsidRPr="004178A5">
        <w:rPr>
          <w:rFonts w:ascii="標楷體" w:eastAsia="標楷體" w:hAnsi="標楷體" w:hint="eastAsia"/>
        </w:rPr>
        <w:t>號。</w:t>
      </w:r>
    </w:p>
    <w:p w:rsidR="00B54EE4" w:rsidRPr="00C914F6" w:rsidRDefault="00B54EE4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(</w:t>
      </w:r>
      <w:r>
        <w:rPr>
          <w:rFonts w:ascii="標楷體" w:eastAsia="標楷體" w:hAnsi="標楷體" w:hint="eastAsia"/>
        </w:rPr>
        <w:t>六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請參加比賽之</w:t>
      </w:r>
      <w:r>
        <w:rPr>
          <w:rFonts w:ascii="標楷體" w:eastAsia="標楷體" w:hAnsi="標楷體" w:hint="eastAsia"/>
        </w:rPr>
        <w:t>團</w:t>
      </w:r>
      <w:r w:rsidRPr="00A45A1C">
        <w:rPr>
          <w:rFonts w:ascii="標楷體" w:eastAsia="標楷體" w:hAnsi="標楷體" w:hint="eastAsia"/>
        </w:rPr>
        <w:t>隊務必派代表抽籤（未到者由本會代抽），抽籤後不得有任何異議。</w:t>
      </w:r>
    </w:p>
    <w:p w:rsidR="00B54EE4" w:rsidRDefault="00B54EE4" w:rsidP="00CA25C6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十、參加資格：</w:t>
      </w:r>
    </w:p>
    <w:p w:rsidR="00B54EE4" w:rsidRDefault="00B54EE4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（一）凡本縣縣民、就業雲林縣者或就讀本縣公私立大專院校、高中、國中小經正式註冊之男、女生均可以學校為單位報名參加（均不可跨組參賽）。</w:t>
      </w:r>
    </w:p>
    <w:p w:rsidR="00B54EE4" w:rsidRPr="00C914F6" w:rsidRDefault="00B54EE4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（二）設籍本縣於外縣市就學、服務者，若欲報名參賽者，可直接向單項委員會聯絡填報、姓名、性別、校別（單位）、參賽種類、組別、項目時郵寄戶口名簿影印本至單項委員會以便審核。</w:t>
      </w:r>
      <w:r>
        <w:rPr>
          <w:rFonts w:ascii="標楷體" w:eastAsia="標楷體" w:hAnsi="標楷體"/>
        </w:rPr>
        <w:t xml:space="preserve">    </w:t>
      </w:r>
    </w:p>
    <w:p w:rsidR="00B54EE4" w:rsidRPr="00BF25D7" w:rsidRDefault="00B54EE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一</w:t>
      </w:r>
      <w:r w:rsidRPr="00BF25D7">
        <w:rPr>
          <w:rFonts w:ascii="標楷體" w:eastAsia="標楷體" w:hAnsi="標楷體" w:hint="eastAsia"/>
        </w:rPr>
        <w:t>、表演項目：不分門派套路、器械都可參加表演</w:t>
      </w:r>
      <w:r>
        <w:rPr>
          <w:rFonts w:ascii="標楷體" w:eastAsia="標楷體" w:hAnsi="標楷體" w:hint="eastAsia"/>
        </w:rPr>
        <w:t>。</w:t>
      </w:r>
    </w:p>
    <w:p w:rsidR="00B54EE4" w:rsidRPr="00BF25D7" w:rsidRDefault="00B54EE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二</w:t>
      </w:r>
      <w:r w:rsidRPr="00BF25D7">
        <w:rPr>
          <w:rFonts w:ascii="標楷體" w:eastAsia="標楷體" w:hAnsi="標楷體" w:hint="eastAsia"/>
        </w:rPr>
        <w:t>、報名規定：</w:t>
      </w:r>
    </w:p>
    <w:p w:rsidR="00B54EE4" w:rsidRPr="00096CD4" w:rsidRDefault="00B54EE4">
      <w:pPr>
        <w:ind w:leftChars="200" w:left="1200" w:hangingChars="300" w:hanging="720"/>
        <w:rPr>
          <w:rFonts w:ascii="標楷體" w:eastAsia="標楷體" w:hAnsi="標楷體"/>
          <w:color w:val="FF0000"/>
        </w:rPr>
      </w:pPr>
      <w:r w:rsidRPr="00BF25D7">
        <w:rPr>
          <w:rFonts w:ascii="標楷體" w:eastAsia="標楷體" w:hAnsi="標楷體" w:hint="eastAsia"/>
        </w:rPr>
        <w:t>（一）個人競賽套路，以鄉鎮市支會、教練場、社團及學校為單位，每項每單位報名選手</w:t>
      </w:r>
      <w:r w:rsidRPr="00C07D70">
        <w:rPr>
          <w:rFonts w:ascii="標楷體" w:eastAsia="標楷體" w:hAnsi="標楷體" w:hint="eastAsia"/>
          <w:color w:val="000000"/>
        </w:rPr>
        <w:t>學生組男子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人、女子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人，社會組、教師組及長青組男子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人、女子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人，每人以報名</w:t>
      </w:r>
      <w:r w:rsidRPr="00C07D70">
        <w:rPr>
          <w:rFonts w:ascii="標楷體" w:eastAsia="標楷體" w:hAnsi="標楷體"/>
          <w:color w:val="000000"/>
        </w:rPr>
        <w:t>2</w:t>
      </w:r>
      <w:r w:rsidRPr="00C07D70">
        <w:rPr>
          <w:rFonts w:ascii="標楷體" w:eastAsia="標楷體" w:hAnsi="標楷體" w:hint="eastAsia"/>
          <w:color w:val="000000"/>
        </w:rPr>
        <w:t>項為限，但團體賽及器械組不在此限。長青組須滿</w:t>
      </w:r>
      <w:r w:rsidRPr="00C07D70">
        <w:rPr>
          <w:rFonts w:ascii="標楷體" w:eastAsia="標楷體" w:hAnsi="標楷體"/>
          <w:color w:val="000000"/>
          <w:u w:val="single"/>
        </w:rPr>
        <w:t>60</w:t>
      </w:r>
      <w:r w:rsidRPr="00C07D70">
        <w:rPr>
          <w:rFonts w:ascii="標楷體" w:eastAsia="標楷體" w:hAnsi="標楷體" w:hint="eastAsia"/>
          <w:color w:val="000000"/>
          <w:u w:val="single"/>
        </w:rPr>
        <w:t>歲以上</w:t>
      </w:r>
      <w:r w:rsidRPr="00C07D70">
        <w:rPr>
          <w:rFonts w:ascii="標楷體" w:eastAsia="標楷體" w:hAnsi="標楷體" w:hint="eastAsia"/>
          <w:color w:val="000000"/>
        </w:rPr>
        <w:t>（附身分證影本）。每組、項報名人數不足時，可男女併組及併項比賽。</w:t>
      </w:r>
    </w:p>
    <w:p w:rsidR="00B54EE4" w:rsidRPr="00BF25D7" w:rsidRDefault="00B54EE4">
      <w:pPr>
        <w:ind w:leftChars="200" w:left="1200" w:hangingChars="300" w:hanging="72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（二）團體競賽，以鄉鎮市支會、教練場、社團及學校為單位，每項每單位限報一隊，太極拳套路每隊</w:t>
      </w:r>
      <w:r w:rsidRPr="009B433A">
        <w:rPr>
          <w:rFonts w:ascii="標楷體" w:eastAsia="標楷體" w:hAnsi="標楷體"/>
          <w:color w:val="FF0000"/>
          <w:u w:val="single"/>
        </w:rPr>
        <w:t>10-13</w:t>
      </w:r>
      <w:r w:rsidRPr="004178A5">
        <w:rPr>
          <w:rFonts w:ascii="標楷體" w:eastAsia="標楷體" w:hAnsi="標楷體" w:hint="eastAsia"/>
        </w:rPr>
        <w:t>人為限，不足</w:t>
      </w:r>
      <w:r>
        <w:rPr>
          <w:rFonts w:ascii="標楷體" w:eastAsia="標楷體" w:hAnsi="標楷體" w:hint="eastAsia"/>
        </w:rPr>
        <w:t>或超過</w:t>
      </w:r>
      <w:r w:rsidRPr="004178A5">
        <w:rPr>
          <w:rFonts w:ascii="標楷體" w:eastAsia="標楷體" w:hAnsi="標楷體"/>
        </w:rPr>
        <w:t>1</w:t>
      </w:r>
      <w:r w:rsidRPr="004178A5">
        <w:rPr>
          <w:rFonts w:ascii="標楷體" w:eastAsia="標楷體" w:hAnsi="標楷體" w:hint="eastAsia"/>
        </w:rPr>
        <w:t>人扣</w:t>
      </w:r>
      <w:r>
        <w:rPr>
          <w:rFonts w:ascii="標楷體" w:eastAsia="標楷體" w:hAnsi="標楷體"/>
        </w:rPr>
        <w:t>0.1</w:t>
      </w:r>
      <w:r w:rsidRPr="004178A5">
        <w:rPr>
          <w:rFonts w:ascii="標楷體" w:eastAsia="標楷體" w:hAnsi="標楷體" w:hint="eastAsia"/>
        </w:rPr>
        <w:t>分，以下類推；器械</w:t>
      </w:r>
      <w:r w:rsidRPr="00BF25D7">
        <w:rPr>
          <w:rFonts w:ascii="標楷體" w:eastAsia="標楷體" w:hAnsi="標楷體" w:hint="eastAsia"/>
        </w:rPr>
        <w:t>組套路每隊</w:t>
      </w:r>
      <w:r w:rsidRPr="00BF25D7">
        <w:rPr>
          <w:rFonts w:ascii="標楷體" w:eastAsia="標楷體" w:hAnsi="標楷體"/>
        </w:rPr>
        <w:t>6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人為限（可男女混合組隊及配樂）。</w:t>
      </w:r>
      <w:r w:rsidRPr="00C07D70">
        <w:rPr>
          <w:rFonts w:ascii="標楷體" w:eastAsia="標楷體" w:hAnsi="標楷體" w:hint="eastAsia"/>
          <w:color w:val="000000"/>
        </w:rPr>
        <w:t>每項報名隊數不足時，可合併項目比賽。</w:t>
      </w:r>
    </w:p>
    <w:p w:rsidR="00B54EE4" w:rsidRPr="00BF25D7" w:rsidRDefault="00B54EE4" w:rsidP="007D5997">
      <w:pPr>
        <w:ind w:leftChars="200" w:left="1200" w:hangingChars="300" w:hanging="7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（三）表演項目：以鄉鎮市支會、教練場、社團及學校為單位，每單位限報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隊，每隊人數不拘。</w:t>
      </w:r>
    </w:p>
    <w:p w:rsidR="00B54EE4" w:rsidRDefault="00B54EE4">
      <w:pPr>
        <w:ind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（四）學生組，以在學高中</w:t>
      </w:r>
      <w:r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國中、國小之學生為限（學生不得報名社會組）。</w:t>
      </w:r>
    </w:p>
    <w:p w:rsidR="00B54EE4" w:rsidRPr="006F0961" w:rsidRDefault="00B54EE4" w:rsidP="0019029E">
      <w:pPr>
        <w:spacing w:line="400" w:lineRule="exact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/>
        </w:rPr>
        <w:t xml:space="preserve">   </w:t>
      </w:r>
      <w:r w:rsidRPr="00096CD4">
        <w:rPr>
          <w:rFonts w:ascii="標楷體" w:eastAsia="標楷體" w:hAnsi="標楷體"/>
          <w:color w:val="FF0000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19029E">
        <w:rPr>
          <w:rFonts w:ascii="標楷體" w:eastAsia="標楷體" w:hAnsi="標楷體" w:hint="eastAsia"/>
          <w:color w:val="FF0000"/>
          <w:sz w:val="40"/>
          <w:szCs w:val="40"/>
        </w:rPr>
        <w:t>選手便當請自理。</w:t>
      </w:r>
      <w:r>
        <w:rPr>
          <w:rFonts w:ascii="標楷體" w:eastAsia="標楷體" w:hAnsi="標楷體" w:hint="eastAsia"/>
        </w:rPr>
        <w:t>本會免費提供礦泉水。</w:t>
      </w:r>
    </w:p>
    <w:p w:rsidR="00B54EE4" w:rsidRPr="004178A5" w:rsidRDefault="00B54EE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、比賽制度：</w:t>
      </w:r>
    </w:p>
    <w:p w:rsidR="00B54EE4" w:rsidRPr="00BF25D7" w:rsidRDefault="00B54EE4">
      <w:pPr>
        <w:ind w:left="1200" w:hangingChars="500" w:hanging="120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 xml:space="preserve">　　（一）比賽時間：</w:t>
      </w:r>
      <w:r w:rsidRPr="004178A5">
        <w:rPr>
          <w:rFonts w:ascii="標楷體" w:eastAsia="標楷體" w:hAnsi="標楷體"/>
        </w:rPr>
        <w:t>13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  <w:u w:val="single"/>
        </w:rPr>
        <w:t>13</w:t>
      </w:r>
      <w:r w:rsidRPr="004178A5">
        <w:rPr>
          <w:rFonts w:ascii="標楷體" w:eastAsia="標楷體" w:hAnsi="標楷體" w:hint="eastAsia"/>
          <w:u w:val="single"/>
        </w:rPr>
        <w:t>勢太極拳套路</w:t>
      </w:r>
      <w:r w:rsidRPr="004178A5">
        <w:rPr>
          <w:rFonts w:ascii="標楷體" w:eastAsia="標楷體" w:hAnsi="標楷體"/>
          <w:u w:val="single"/>
        </w:rPr>
        <w:t>5</w:t>
      </w:r>
      <w:r w:rsidRPr="004178A5">
        <w:rPr>
          <w:rFonts w:ascii="標楷體" w:eastAsia="標楷體" w:hAnsi="標楷體" w:hint="eastAsia"/>
          <w:u w:val="single"/>
        </w:rPr>
        <w:t>至</w:t>
      </w:r>
      <w:r w:rsidRPr="004178A5">
        <w:rPr>
          <w:rFonts w:ascii="標楷體" w:eastAsia="標楷體" w:hAnsi="標楷體"/>
          <w:u w:val="single"/>
        </w:rPr>
        <w:t>6</w:t>
      </w:r>
      <w:r w:rsidRPr="004178A5">
        <w:rPr>
          <w:rFonts w:ascii="標楷體" w:eastAsia="標楷體" w:hAnsi="標楷體" w:hint="eastAsia"/>
          <w:u w:val="single"/>
        </w:rPr>
        <w:t>分鐘</w:t>
      </w:r>
      <w:r w:rsidRPr="004178A5">
        <w:rPr>
          <w:rFonts w:ascii="標楷體" w:eastAsia="標楷體" w:hAnsi="標楷體" w:hint="eastAsia"/>
        </w:rPr>
        <w:t>。</w:t>
      </w:r>
      <w:r w:rsidRPr="004178A5">
        <w:rPr>
          <w:rFonts w:ascii="標楷體" w:eastAsia="標楷體" w:hAnsi="標楷體"/>
        </w:rPr>
        <w:t>24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4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37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7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42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64</w:t>
      </w:r>
      <w:r w:rsidRPr="004178A5">
        <w:rPr>
          <w:rFonts w:ascii="標楷體" w:eastAsia="標楷體" w:hAnsi="標楷體" w:hint="eastAsia"/>
        </w:rPr>
        <w:t>式套</w:t>
      </w:r>
      <w:bookmarkStart w:id="0" w:name="_GoBack"/>
      <w:bookmarkEnd w:id="0"/>
      <w:r w:rsidRPr="004178A5">
        <w:rPr>
          <w:rFonts w:ascii="標楷體" w:eastAsia="標楷體" w:hAnsi="標楷體" w:hint="eastAsia"/>
        </w:rPr>
        <w:t>路（第</w:t>
      </w:r>
      <w:r w:rsidRPr="004178A5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段）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31</w:t>
      </w:r>
      <w:r w:rsidRPr="00BF25D7">
        <w:rPr>
          <w:rFonts w:ascii="標楷體" w:eastAsia="標楷體" w:hAnsi="標楷體" w:hint="eastAsia"/>
        </w:rPr>
        <w:t>式太極棒套路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分鐘。陳氏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式套路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6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33</w:t>
      </w:r>
      <w:r w:rsidRPr="00BF25D7">
        <w:rPr>
          <w:rFonts w:ascii="標楷體" w:eastAsia="標楷體" w:hAnsi="標楷體" w:hint="eastAsia"/>
        </w:rPr>
        <w:t>式太極刀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分鐘。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</w:p>
    <w:p w:rsidR="00B54EE4" w:rsidRDefault="00B54EE4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（二）選手應於出賽前</w:t>
      </w:r>
      <w:r w:rsidRPr="00BF25D7">
        <w:rPr>
          <w:rFonts w:ascii="標楷體" w:eastAsia="標楷體" w:hAnsi="標楷體"/>
        </w:rPr>
        <w:t>30</w:t>
      </w:r>
      <w:r w:rsidRPr="00BF25D7">
        <w:rPr>
          <w:rFonts w:ascii="標楷體" w:eastAsia="標楷體" w:hAnsi="標楷體" w:hint="eastAsia"/>
        </w:rPr>
        <w:t>分鐘接受檢錄，準備上場比賽，檢錄唱名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次不到者以棄權論。</w:t>
      </w:r>
    </w:p>
    <w:p w:rsidR="00B54EE4" w:rsidRPr="00BF25D7" w:rsidRDefault="00B54EE4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（三）比賽時間，必須服從裁判之判決。</w:t>
      </w:r>
    </w:p>
    <w:p w:rsidR="00B54EE4" w:rsidRDefault="00B54EE4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（四）選手應穿著功夫裝（套路著全開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排扣及燈籠褲，推手著套頭運動衫），著運動鞋或功夫鞋。</w:t>
      </w:r>
      <w:r w:rsidRPr="0046377C">
        <w:rPr>
          <w:rFonts w:ascii="標楷體" w:eastAsia="標楷體" w:hAnsi="標楷體" w:hint="eastAsia"/>
          <w:color w:val="FF0000"/>
        </w:rPr>
        <w:t>團體組</w:t>
      </w:r>
      <w:r>
        <w:rPr>
          <w:rFonts w:ascii="標楷體" w:eastAsia="標楷體" w:hAnsi="標楷體" w:hint="eastAsia"/>
        </w:rPr>
        <w:t>及學生組可穿著整齊之運動服裝或</w:t>
      </w:r>
      <w:r w:rsidRPr="0046377C">
        <w:rPr>
          <w:rFonts w:ascii="標楷體" w:eastAsia="標楷體" w:hAnsi="標楷體" w:hint="eastAsia"/>
          <w:color w:val="FF0000"/>
        </w:rPr>
        <w:t>隊服</w:t>
      </w:r>
      <w:r>
        <w:rPr>
          <w:rFonts w:ascii="標楷體" w:eastAsia="標楷體" w:hAnsi="標楷體" w:hint="eastAsia"/>
        </w:rPr>
        <w:t>。</w:t>
      </w:r>
    </w:p>
    <w:p w:rsidR="00B54EE4" w:rsidRDefault="00B54EE4" w:rsidP="00FE58A3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7C377C">
        <w:rPr>
          <w:rFonts w:ascii="標楷體" w:eastAsia="標楷體" w:hAnsi="標楷體" w:hint="eastAsia"/>
          <w:u w:val="single"/>
        </w:rPr>
        <w:t>每一項目比賽若僅一位選手到場比賽，則該項目比賽不予計分，不列計成績。</w:t>
      </w:r>
    </w:p>
    <w:p w:rsidR="00B54EE4" w:rsidRPr="00BF25D7" w:rsidRDefault="00B54EE4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四</w:t>
      </w:r>
      <w:r w:rsidRPr="00BF25D7">
        <w:rPr>
          <w:rFonts w:ascii="標楷體" w:eastAsia="標楷體" w:hAnsi="標楷體" w:hint="eastAsia"/>
        </w:rPr>
        <w:t>、比賽規則：依照全民運動會之競賽規則。</w:t>
      </w:r>
    </w:p>
    <w:p w:rsidR="00B54EE4" w:rsidRPr="00BF25D7" w:rsidRDefault="00B54EE4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、獎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勵：</w:t>
      </w:r>
      <w:r w:rsidRPr="00BF25D7">
        <w:rPr>
          <w:rFonts w:ascii="標楷體" w:eastAsia="標楷體" w:hAnsi="標楷體"/>
        </w:rPr>
        <w:t xml:space="preserve"> </w:t>
      </w:r>
    </w:p>
    <w:p w:rsidR="00B54EE4" w:rsidRPr="00C07D70" w:rsidRDefault="00B54EE4" w:rsidP="00040231">
      <w:pPr>
        <w:numPr>
          <w:ilvl w:val="0"/>
          <w:numId w:val="8"/>
        </w:numPr>
        <w:jc w:val="both"/>
        <w:rPr>
          <w:rFonts w:ascii="標楷體" w:eastAsia="標楷體" w:hAnsi="標楷體"/>
          <w:color w:val="000000"/>
        </w:rPr>
      </w:pPr>
      <w:r w:rsidRPr="00C07D70">
        <w:rPr>
          <w:rFonts w:ascii="標楷體" w:eastAsia="標楷體" w:hAnsi="標楷體" w:hint="eastAsia"/>
          <w:color w:val="000000"/>
        </w:rPr>
        <w:t>依競賽總則第十條辦理</w:t>
      </w:r>
    </w:p>
    <w:p w:rsidR="00B54EE4" w:rsidRPr="00BF25D7" w:rsidRDefault="00B54EE4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個人比賽前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名頒發獎牌及獎狀，</w:t>
      </w:r>
      <w:r w:rsidRPr="00BF25D7">
        <w:rPr>
          <w:rFonts w:ascii="標楷體" w:eastAsia="標楷體" w:hAnsi="標楷體"/>
        </w:rPr>
        <w:t>4~</w:t>
      </w:r>
      <w:r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B54EE4" w:rsidRPr="00BF25D7" w:rsidRDefault="00B54EE4" w:rsidP="00BE3064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團體比賽前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名頒發獎盃及獎狀，</w:t>
      </w:r>
      <w:r w:rsidRPr="00BF25D7">
        <w:rPr>
          <w:rFonts w:ascii="標楷體" w:eastAsia="標楷體" w:hAnsi="標楷體"/>
        </w:rPr>
        <w:t>4~</w:t>
      </w:r>
      <w:r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B54EE4" w:rsidRPr="00BF25D7" w:rsidRDefault="00B54EE4" w:rsidP="00CA25C6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、本規程未盡事宜，得由大會隨時修訂之。</w:t>
      </w: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B54EE4" w:rsidRPr="00BF25D7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/>
          <w:sz w:val="32"/>
          <w:szCs w:val="32"/>
        </w:rPr>
        <w:t>103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>秋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B54EE4" w:rsidRPr="00BF25D7" w:rsidRDefault="00B54EE4">
      <w:pPr>
        <w:ind w:leftChars="800" w:left="1920" w:firstLineChars="700" w:firstLine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◆團隊競賽、表演◆</w:t>
      </w:r>
      <w:r w:rsidRPr="00BF25D7">
        <w:rPr>
          <w:rFonts w:ascii="標楷體" w:eastAsia="標楷體" w:hAnsi="標楷體"/>
        </w:rPr>
        <w:t xml:space="preserve">            </w:t>
      </w:r>
      <w:r w:rsidRPr="00BF25D7">
        <w:rPr>
          <w:rFonts w:ascii="標楷體" w:eastAsia="標楷體" w:hAnsi="標楷體" w:hint="eastAsia"/>
        </w:rPr>
        <w:t>報名日期</w:t>
      </w:r>
      <w:r w:rsidRPr="00BF25D7">
        <w:rPr>
          <w:rFonts w:ascii="標楷體" w:eastAsia="標楷體" w:hAnsi="標楷體"/>
        </w:rPr>
        <w:t xml:space="preserve">:  </w:t>
      </w:r>
      <w:r w:rsidRPr="00BF25D7">
        <w:rPr>
          <w:rFonts w:ascii="標楷體" w:eastAsia="標楷體" w:hAnsi="標楷體" w:hint="eastAsia"/>
        </w:rPr>
        <w:t>年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月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日</w:t>
      </w:r>
    </w:p>
    <w:tbl>
      <w:tblPr>
        <w:tblW w:w="103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6"/>
        <w:gridCol w:w="314"/>
        <w:gridCol w:w="1043"/>
        <w:gridCol w:w="375"/>
        <w:gridCol w:w="526"/>
        <w:gridCol w:w="546"/>
        <w:gridCol w:w="178"/>
        <w:gridCol w:w="411"/>
        <w:gridCol w:w="647"/>
        <w:gridCol w:w="523"/>
        <w:gridCol w:w="929"/>
        <w:gridCol w:w="989"/>
        <w:gridCol w:w="261"/>
        <w:gridCol w:w="471"/>
        <w:gridCol w:w="480"/>
        <w:gridCol w:w="127"/>
        <w:gridCol w:w="172"/>
        <w:gridCol w:w="1251"/>
      </w:tblGrid>
      <w:tr w:rsidR="00B54EE4" w:rsidRPr="00BF25D7">
        <w:tc>
          <w:tcPr>
            <w:tcW w:w="1126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1357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4223" w:type="dxa"/>
            <w:gridSpan w:val="7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5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>
        <w:tc>
          <w:tcPr>
            <w:tcW w:w="1126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357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135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17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9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15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>
        <w:tc>
          <w:tcPr>
            <w:tcW w:w="1440" w:type="dxa"/>
            <w:gridSpan w:val="2"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參賽項目</w:t>
            </w:r>
          </w:p>
        </w:tc>
        <w:tc>
          <w:tcPr>
            <w:tcW w:w="1944" w:type="dxa"/>
            <w:gridSpan w:val="3"/>
            <w:vAlign w:val="center"/>
          </w:tcPr>
          <w:p w:rsidR="00B54EE4" w:rsidRPr="00BF25D7" w:rsidRDefault="00B54EE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勢太極拳套路</w:t>
            </w:r>
          </w:p>
          <w:p w:rsidR="00B54EE4" w:rsidRPr="00BF25D7" w:rsidRDefault="00B54EE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</w:p>
          <w:p w:rsidR="00B54EE4" w:rsidRPr="00BF25D7" w:rsidRDefault="00B54EE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37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</w:p>
          <w:p w:rsidR="00B54EE4" w:rsidRPr="00BF25D7" w:rsidRDefault="00B54EE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式太極棒套路</w:t>
            </w:r>
          </w:p>
          <w:p w:rsidR="00B54EE4" w:rsidRPr="00BF25D7" w:rsidRDefault="00B54EE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式太極劍套路</w:t>
            </w:r>
          </w:p>
          <w:p w:rsidR="00B54EE4" w:rsidRDefault="00B54EE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式太極刀套路</w:t>
            </w:r>
          </w:p>
          <w:p w:rsidR="00B54EE4" w:rsidRPr="00BF25D7" w:rsidRDefault="00B54EE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傳統器械</w:t>
            </w:r>
          </w:p>
        </w:tc>
        <w:tc>
          <w:tcPr>
            <w:tcW w:w="546" w:type="dxa"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組別</w:t>
            </w:r>
          </w:p>
        </w:tc>
        <w:tc>
          <w:tcPr>
            <w:tcW w:w="1236" w:type="dxa"/>
            <w:gridSpan w:val="3"/>
            <w:tcBorders>
              <w:right w:val="double" w:sz="4" w:space="0" w:color="auto"/>
            </w:tcBorders>
            <w:vAlign w:val="center"/>
          </w:tcPr>
          <w:p w:rsidR="00B54EE4" w:rsidRPr="00BF25D7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□國小組</w:t>
            </w:r>
          </w:p>
          <w:p w:rsidR="00B54EE4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□國中組</w:t>
            </w:r>
          </w:p>
          <w:p w:rsidR="00B54EE4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高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中組</w:t>
            </w:r>
          </w:p>
          <w:p w:rsidR="00B54EE4" w:rsidRPr="00BF25D7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B54EE4" w:rsidRPr="00BF25D7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□社會組</w:t>
            </w:r>
          </w:p>
          <w:p w:rsidR="00B54EE4" w:rsidRPr="00BF25D7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□長青組</w:t>
            </w: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表演項目</w:t>
            </w:r>
          </w:p>
        </w:tc>
        <w:tc>
          <w:tcPr>
            <w:tcW w:w="1721" w:type="dxa"/>
            <w:gridSpan w:val="3"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7" w:type="dxa"/>
            <w:gridSpan w:val="2"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1"/>
                <w:szCs w:val="21"/>
              </w:rPr>
              <w:t>組別</w:t>
            </w:r>
          </w:p>
        </w:tc>
        <w:tc>
          <w:tcPr>
            <w:tcW w:w="1423" w:type="dxa"/>
            <w:gridSpan w:val="2"/>
            <w:vAlign w:val="center"/>
          </w:tcPr>
          <w:p w:rsidR="00B54EE4" w:rsidRPr="00BF25D7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□國小組</w:t>
            </w:r>
          </w:p>
          <w:p w:rsidR="00B54EE4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□國中組</w:t>
            </w:r>
          </w:p>
          <w:p w:rsidR="00B54EE4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>
              <w:rPr>
                <w:rFonts w:ascii="標楷體" w:eastAsia="標楷體" w:hAnsi="標楷體" w:hint="eastAsia"/>
                <w:sz w:val="21"/>
                <w:szCs w:val="21"/>
              </w:rPr>
              <w:t>□高中組</w:t>
            </w:r>
          </w:p>
          <w:p w:rsidR="00B54EE4" w:rsidRPr="00BF25D7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B54EE4" w:rsidRPr="00BF25D7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□社會組</w:t>
            </w:r>
          </w:p>
          <w:p w:rsidR="00B54EE4" w:rsidRPr="00BF25D7" w:rsidRDefault="00B54EE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□長青組</w:t>
            </w: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</w:tbl>
    <w:p w:rsidR="00B54EE4" w:rsidRPr="00BF25D7" w:rsidRDefault="00B54EE4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B54EE4" w:rsidRPr="00BF25D7" w:rsidRDefault="00B54EE4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</w:t>
      </w:r>
      <w:r w:rsidRPr="00BF25D7">
        <w:rPr>
          <w:rFonts w:ascii="標楷體" w:eastAsia="標楷體" w:hAnsi="標楷體"/>
        </w:rPr>
        <w:t>+</w:t>
      </w:r>
      <w:r w:rsidRPr="00BF25D7">
        <w:rPr>
          <w:rFonts w:ascii="標楷體" w:eastAsia="標楷體" w:hAnsi="標楷體" w:hint="eastAsia"/>
        </w:rPr>
        <w:t>表演</w:t>
      </w:r>
      <w:r w:rsidRPr="00BF25D7">
        <w:rPr>
          <w:rFonts w:ascii="標楷體" w:eastAsia="標楷體" w:hAnsi="標楷體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啦啦隊</w:t>
      </w:r>
      <w:r w:rsidRPr="00BF25D7">
        <w:rPr>
          <w:rFonts w:ascii="標楷體" w:eastAsia="標楷體" w:hAnsi="標楷體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總數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B54EE4" w:rsidRPr="00BF25D7" w:rsidRDefault="00B54EE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 w:hint="eastAsia"/>
        </w:rPr>
        <w:t>代訂便當：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>
        <w:rPr>
          <w:rFonts w:ascii="標楷體" w:eastAsia="標楷體" w:hAnsi="標楷體"/>
        </w:rPr>
        <w:t xml:space="preserve">    </w:t>
      </w:r>
    </w:p>
    <w:p w:rsidR="00B54EE4" w:rsidRPr="00BF25D7" w:rsidRDefault="00B54EE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</w:t>
      </w:r>
      <w:r w:rsidRPr="00BF25D7">
        <w:rPr>
          <w:rFonts w:ascii="標楷體" w:eastAsia="標楷體" w:hAnsi="標楷體"/>
        </w:rPr>
        <w:t>:1.</w:t>
      </w:r>
      <w:r w:rsidRPr="00BF25D7">
        <w:rPr>
          <w:rFonts w:ascii="標楷體" w:eastAsia="標楷體" w:hAnsi="標楷體" w:hint="eastAsia"/>
        </w:rPr>
        <w:t>請在參加項目中打</w:t>
      </w:r>
      <w:r w:rsidRPr="00BF25D7">
        <w:rPr>
          <w:rFonts w:ascii="標楷體" w:eastAsia="標楷體" w:hAnsi="標楷體"/>
        </w:rPr>
        <w:t>V</w:t>
      </w:r>
    </w:p>
    <w:p w:rsidR="00B54EE4" w:rsidRPr="00BF25D7" w:rsidRDefault="00B54EE4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2.</w:t>
      </w:r>
      <w:r w:rsidRPr="00BF25D7">
        <w:rPr>
          <w:rFonts w:ascii="標楷體" w:eastAsia="標楷體" w:hAnsi="標楷體" w:hint="eastAsia"/>
        </w:rPr>
        <w:t>組別請於國小、國中、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</w:t>
      </w:r>
      <w:r w:rsidRPr="00BF25D7">
        <w:rPr>
          <w:rFonts w:ascii="標楷體" w:eastAsia="標楷體" w:hAnsi="標楷體"/>
        </w:rPr>
        <w:t>V</w:t>
      </w:r>
    </w:p>
    <w:p w:rsidR="00B54EE4" w:rsidRPr="00BF25D7" w:rsidRDefault="00B54EE4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3.</w:t>
      </w:r>
      <w:r w:rsidRPr="00BF25D7">
        <w:rPr>
          <w:rFonts w:ascii="標楷體" w:eastAsia="標楷體" w:hAnsi="標楷體" w:hint="eastAsia"/>
        </w:rPr>
        <w:t>請寫參賽選手與表演者姓名</w:t>
      </w:r>
    </w:p>
    <w:p w:rsidR="00B54EE4" w:rsidRPr="00BF25D7" w:rsidRDefault="00B54EE4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4. </w:t>
      </w:r>
      <w:r w:rsidRPr="00BF25D7">
        <w:rPr>
          <w:rFonts w:ascii="標楷體" w:eastAsia="標楷體" w:hAnsi="標楷體" w:hint="eastAsia"/>
        </w:rPr>
        <w:t>填寫便當人數</w:t>
      </w:r>
    </w:p>
    <w:p w:rsidR="00B54EE4" w:rsidRPr="00BF25D7" w:rsidRDefault="00B54EE4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/>
          <w:sz w:val="32"/>
          <w:szCs w:val="32"/>
        </w:rPr>
        <w:t>103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>秋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B54EE4" w:rsidRDefault="00B54EE4" w:rsidP="00D52C56">
      <w:pPr>
        <w:ind w:leftChars="100" w:left="1710" w:hangingChars="700" w:hanging="1470"/>
        <w:rPr>
          <w:rFonts w:ascii="標楷體" w:eastAsia="標楷體" w:hAnsi="標楷體"/>
        </w:rPr>
      </w:pPr>
      <w:r>
        <w:rPr>
          <w:rFonts w:ascii="標楷體" w:eastAsia="標楷體" w:hAnsi="標楷體"/>
          <w:sz w:val="21"/>
          <w:szCs w:val="21"/>
        </w:rPr>
        <w:t xml:space="preserve">                                   </w:t>
      </w:r>
      <w:r w:rsidRPr="00BF25D7">
        <w:rPr>
          <w:rFonts w:ascii="標楷體" w:eastAsia="標楷體" w:hAnsi="標楷體" w:hint="eastAsia"/>
        </w:rPr>
        <w:t>◆個人競賽套路◆</w:t>
      </w:r>
      <w:r w:rsidRPr="00BF25D7">
        <w:rPr>
          <w:rFonts w:ascii="標楷體" w:eastAsia="標楷體" w:hAnsi="標楷體"/>
        </w:rPr>
        <w:t xml:space="preserve">            </w:t>
      </w:r>
      <w:r w:rsidRPr="00BF25D7">
        <w:rPr>
          <w:rFonts w:ascii="標楷體" w:eastAsia="標楷體" w:hAnsi="標楷體" w:hint="eastAsia"/>
        </w:rPr>
        <w:t>報名日期</w:t>
      </w:r>
      <w:r w:rsidRPr="00BF25D7">
        <w:rPr>
          <w:rFonts w:ascii="標楷體" w:eastAsia="標楷體" w:hAnsi="標楷體"/>
        </w:rPr>
        <w:t xml:space="preserve">:  </w:t>
      </w:r>
      <w:r w:rsidRPr="00BF25D7">
        <w:rPr>
          <w:rFonts w:ascii="標楷體" w:eastAsia="標楷體" w:hAnsi="標楷體" w:hint="eastAsia"/>
        </w:rPr>
        <w:t>年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月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日</w:t>
      </w:r>
    </w:p>
    <w:p w:rsidR="00B54EE4" w:rsidRPr="00BF25D7" w:rsidRDefault="00B54EE4" w:rsidP="00D52C56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組別</w:t>
      </w:r>
      <w:r>
        <w:rPr>
          <w:rFonts w:ascii="標楷體" w:eastAsia="標楷體" w:hAnsi="標楷體"/>
        </w:rPr>
        <w:t>:</w:t>
      </w:r>
      <w:r>
        <w:rPr>
          <w:rFonts w:ascii="標楷體" w:eastAsia="標楷體" w:hAnsi="標楷體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>□國小組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□國中組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□高中組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□教師組</w:t>
      </w:r>
      <w:r>
        <w:rPr>
          <w:rFonts w:ascii="標楷體" w:eastAsia="標楷體" w:hAnsi="標楷體"/>
          <w:sz w:val="21"/>
          <w:szCs w:val="21"/>
        </w:rPr>
        <w:t xml:space="preserve">    </w:t>
      </w:r>
      <w:r>
        <w:rPr>
          <w:rFonts w:ascii="標楷體" w:eastAsia="標楷體" w:hAnsi="標楷體" w:hint="eastAsia"/>
          <w:sz w:val="21"/>
          <w:szCs w:val="21"/>
        </w:rPr>
        <w:t>□社會組</w:t>
      </w:r>
      <w:r>
        <w:rPr>
          <w:rFonts w:ascii="標楷體" w:eastAsia="標楷體" w:hAnsi="標楷體"/>
          <w:sz w:val="21"/>
          <w:szCs w:val="21"/>
        </w:rPr>
        <w:t xml:space="preserve">    </w:t>
      </w:r>
      <w:r>
        <w:rPr>
          <w:rFonts w:ascii="標楷體" w:eastAsia="標楷體" w:hAnsi="標楷體" w:hint="eastAsia"/>
          <w:sz w:val="21"/>
          <w:szCs w:val="21"/>
        </w:rPr>
        <w:t>□長青組</w:t>
      </w: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1202"/>
        <w:gridCol w:w="718"/>
        <w:gridCol w:w="1115"/>
        <w:gridCol w:w="445"/>
        <w:gridCol w:w="360"/>
        <w:gridCol w:w="294"/>
        <w:gridCol w:w="66"/>
        <w:gridCol w:w="362"/>
        <w:gridCol w:w="480"/>
        <w:gridCol w:w="480"/>
        <w:gridCol w:w="480"/>
        <w:gridCol w:w="481"/>
        <w:gridCol w:w="480"/>
        <w:gridCol w:w="240"/>
        <w:gridCol w:w="240"/>
        <w:gridCol w:w="479"/>
        <w:gridCol w:w="481"/>
        <w:gridCol w:w="480"/>
        <w:gridCol w:w="479"/>
        <w:gridCol w:w="601"/>
      </w:tblGrid>
      <w:tr w:rsidR="00B54EE4" w:rsidRPr="00BF25D7"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3035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5829" w:type="dxa"/>
            <w:gridSpan w:val="14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11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868" w:type="dxa"/>
            <w:gridSpan w:val="5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  <w:gridSpan w:val="3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760" w:type="dxa"/>
            <w:gridSpan w:val="6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>
        <w:trPr>
          <w:cantSplit/>
          <w:trHeight w:val="363"/>
        </w:trPr>
        <w:tc>
          <w:tcPr>
            <w:tcW w:w="705" w:type="dxa"/>
            <w:vMerge w:val="restart"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編號</w:t>
            </w:r>
          </w:p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BF25D7">
              <w:rPr>
                <w:rFonts w:ascii="標楷體" w:eastAsia="標楷體" w:hAnsi="標楷體"/>
                <w:b/>
                <w:sz w:val="20"/>
                <w:szCs w:val="20"/>
              </w:rPr>
              <w:t>(</w:t>
            </w: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勿填</w:t>
            </w:r>
            <w:r w:rsidRPr="00BF25D7">
              <w:rPr>
                <w:rFonts w:ascii="標楷體" w:eastAsia="標楷體" w:hAnsi="標楷體"/>
                <w:b/>
                <w:sz w:val="20"/>
                <w:szCs w:val="20"/>
              </w:rPr>
              <w:t>)</w:t>
            </w:r>
          </w:p>
        </w:tc>
        <w:tc>
          <w:tcPr>
            <w:tcW w:w="1202" w:type="dxa"/>
            <w:vMerge w:val="restart"/>
            <w:vAlign w:val="center"/>
          </w:tcPr>
          <w:p w:rsidR="00B54EE4" w:rsidRPr="00BF25D7" w:rsidRDefault="00B54EE4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姓名</w:t>
            </w:r>
          </w:p>
        </w:tc>
        <w:tc>
          <w:tcPr>
            <w:tcW w:w="718" w:type="dxa"/>
            <w:vMerge w:val="restart"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出生年月日</w:t>
            </w:r>
          </w:p>
        </w:tc>
        <w:tc>
          <w:tcPr>
            <w:tcW w:w="1560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b/>
                <w:sz w:val="21"/>
                <w:szCs w:val="21"/>
              </w:rPr>
              <w:t>戶籍地址</w:t>
            </w:r>
          </w:p>
        </w:tc>
        <w:tc>
          <w:tcPr>
            <w:tcW w:w="720" w:type="dxa"/>
            <w:gridSpan w:val="3"/>
            <w:tcBorders>
              <w:left w:val="double" w:sz="4" w:space="0" w:color="auto"/>
            </w:tcBorders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62" w:type="dxa"/>
            <w:vMerge w:val="restart"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480" w:type="dxa"/>
            <w:vMerge w:val="restart"/>
            <w:vAlign w:val="center"/>
          </w:tcPr>
          <w:p w:rsidR="00B54EE4" w:rsidRPr="00BF25D7" w:rsidRDefault="00B54EE4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vMerge w:val="restart"/>
            <w:vAlign w:val="center"/>
          </w:tcPr>
          <w:p w:rsidR="00B54EE4" w:rsidRPr="00BF25D7" w:rsidRDefault="00B54EE4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勢套路</w:t>
            </w:r>
          </w:p>
        </w:tc>
        <w:tc>
          <w:tcPr>
            <w:tcW w:w="480" w:type="dxa"/>
            <w:vMerge w:val="restart"/>
            <w:vAlign w:val="center"/>
          </w:tcPr>
          <w:p w:rsidR="00B54EE4" w:rsidRPr="00BF25D7" w:rsidRDefault="00B54EE4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24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1" w:type="dxa"/>
            <w:vMerge w:val="restart"/>
            <w:vAlign w:val="center"/>
          </w:tcPr>
          <w:p w:rsidR="00B54EE4" w:rsidRPr="00BF25D7" w:rsidRDefault="00B54EE4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37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vMerge w:val="restart"/>
            <w:vAlign w:val="center"/>
          </w:tcPr>
          <w:p w:rsidR="00B54EE4" w:rsidRPr="00BF25D7" w:rsidRDefault="00B54EE4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B54EE4" w:rsidRPr="00BF25D7" w:rsidRDefault="00B54EE4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64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79" w:type="dxa"/>
            <w:vMerge w:val="restart"/>
            <w:vAlign w:val="center"/>
          </w:tcPr>
          <w:p w:rsidR="00B54EE4" w:rsidRPr="00BF25D7" w:rsidRDefault="00B54EE4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式劍</w:t>
            </w:r>
          </w:p>
        </w:tc>
        <w:tc>
          <w:tcPr>
            <w:tcW w:w="481" w:type="dxa"/>
            <w:vMerge w:val="restart"/>
            <w:vAlign w:val="center"/>
          </w:tcPr>
          <w:p w:rsidR="00B54EE4" w:rsidRPr="00BF25D7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式棒</w:t>
            </w:r>
          </w:p>
        </w:tc>
        <w:tc>
          <w:tcPr>
            <w:tcW w:w="480" w:type="dxa"/>
            <w:vMerge w:val="restart"/>
            <w:vAlign w:val="center"/>
          </w:tcPr>
          <w:p w:rsidR="00B54EE4" w:rsidRPr="00BF25D7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陳</w:t>
            </w:r>
          </w:p>
          <w:p w:rsidR="00B54EE4" w:rsidRPr="00BF25D7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氏</w:t>
            </w:r>
          </w:p>
          <w:p w:rsidR="00B54EE4" w:rsidRPr="00BF25D7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38</w:t>
            </w:r>
          </w:p>
          <w:p w:rsidR="00B54EE4" w:rsidRPr="00BF25D7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</w:t>
            </w:r>
          </w:p>
        </w:tc>
        <w:tc>
          <w:tcPr>
            <w:tcW w:w="479" w:type="dxa"/>
            <w:vMerge w:val="restart"/>
            <w:vAlign w:val="center"/>
          </w:tcPr>
          <w:p w:rsidR="00B54EE4" w:rsidRPr="00BF25D7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式太極刀</w:t>
            </w:r>
          </w:p>
        </w:tc>
        <w:tc>
          <w:tcPr>
            <w:tcW w:w="601" w:type="dxa"/>
            <w:vMerge w:val="restart"/>
            <w:vAlign w:val="center"/>
          </w:tcPr>
          <w:p w:rsidR="00B54EE4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B54EE4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B54EE4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太</w:t>
            </w:r>
          </w:p>
          <w:p w:rsidR="00B54EE4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極</w:t>
            </w:r>
          </w:p>
          <w:p w:rsidR="00B54EE4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拳</w:t>
            </w:r>
          </w:p>
          <w:p w:rsidR="00B54EE4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套</w:t>
            </w:r>
          </w:p>
          <w:p w:rsidR="00B54EE4" w:rsidRPr="007C377C" w:rsidRDefault="00B54EE4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路</w:t>
            </w:r>
          </w:p>
        </w:tc>
      </w:tr>
      <w:tr w:rsidR="00B54EE4" w:rsidRPr="00BF25D7">
        <w:trPr>
          <w:cantSplit/>
          <w:trHeight w:val="1028"/>
        </w:trPr>
        <w:tc>
          <w:tcPr>
            <w:tcW w:w="705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362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1" w:type="dxa"/>
            <w:vMerge/>
            <w:vAlign w:val="center"/>
          </w:tcPr>
          <w:p w:rsidR="00B54EE4" w:rsidRPr="00BF25D7" w:rsidRDefault="00B54E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  <w:tr w:rsidR="00B54EE4" w:rsidRPr="00BF25D7" w:rsidTr="009D345B">
        <w:trPr>
          <w:trHeight w:hRule="exact" w:val="680"/>
        </w:trPr>
        <w:tc>
          <w:tcPr>
            <w:tcW w:w="705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B54EE4" w:rsidRPr="00BF25D7" w:rsidRDefault="00B54EE4">
            <w:pPr>
              <w:rPr>
                <w:rFonts w:ascii="標楷體" w:eastAsia="標楷體" w:hAnsi="標楷體"/>
              </w:rPr>
            </w:pPr>
          </w:p>
        </w:tc>
      </w:tr>
    </w:tbl>
    <w:p w:rsidR="00B54EE4" w:rsidRPr="00BF25D7" w:rsidRDefault="00B54EE4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B54EE4" w:rsidRPr="00BF25D7" w:rsidRDefault="00B54EE4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</w:t>
      </w:r>
      <w:r w:rsidRPr="00BF25D7">
        <w:rPr>
          <w:rFonts w:ascii="標楷體" w:eastAsia="標楷體" w:hAnsi="標楷體"/>
        </w:rPr>
        <w:t>+</w:t>
      </w:r>
      <w:r w:rsidRPr="00BF25D7">
        <w:rPr>
          <w:rFonts w:ascii="標楷體" w:eastAsia="標楷體" w:hAnsi="標楷體" w:hint="eastAsia"/>
        </w:rPr>
        <w:t>表演</w:t>
      </w:r>
      <w:r w:rsidRPr="00BF25D7">
        <w:rPr>
          <w:rFonts w:ascii="標楷體" w:eastAsia="標楷體" w:hAnsi="標楷體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啦啦隊</w:t>
      </w:r>
      <w:r w:rsidRPr="00BF25D7">
        <w:rPr>
          <w:rFonts w:ascii="標楷體" w:eastAsia="標楷體" w:hAnsi="標楷體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總數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B54EE4" w:rsidRPr="00BF25D7" w:rsidRDefault="00B54EE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 w:hint="eastAsia"/>
        </w:rPr>
        <w:t>代訂便當：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B54EE4" w:rsidRPr="00BF25D7" w:rsidRDefault="00B54EE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</w:t>
      </w:r>
      <w:r w:rsidRPr="00BF25D7">
        <w:rPr>
          <w:rFonts w:ascii="標楷體" w:eastAsia="標楷體" w:hAnsi="標楷體"/>
        </w:rPr>
        <w:t>:1.</w:t>
      </w:r>
      <w:r w:rsidRPr="00BF25D7">
        <w:rPr>
          <w:rFonts w:ascii="標楷體" w:eastAsia="標楷體" w:hAnsi="標楷體" w:hint="eastAsia"/>
        </w:rPr>
        <w:t>請在參加項目中打</w:t>
      </w:r>
      <w:r w:rsidRPr="00BF25D7">
        <w:rPr>
          <w:rFonts w:ascii="標楷體" w:eastAsia="標楷體" w:hAnsi="標楷體"/>
        </w:rPr>
        <w:t>V</w:t>
      </w:r>
    </w:p>
    <w:p w:rsidR="00B54EE4" w:rsidRPr="00BF25D7" w:rsidRDefault="00B54EE4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2. </w:t>
      </w:r>
      <w:r w:rsidRPr="00BF25D7">
        <w:rPr>
          <w:rFonts w:ascii="標楷體" w:eastAsia="標楷體" w:hAnsi="標楷體" w:hint="eastAsia"/>
        </w:rPr>
        <w:t>組別請於國小、國中、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</w:t>
      </w:r>
      <w:r w:rsidRPr="00BF25D7">
        <w:rPr>
          <w:rFonts w:ascii="標楷體" w:eastAsia="標楷體" w:hAnsi="標楷體"/>
        </w:rPr>
        <w:t>V</w:t>
      </w:r>
    </w:p>
    <w:p w:rsidR="00B54EE4" w:rsidRPr="00BF25D7" w:rsidRDefault="00B54EE4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3.</w:t>
      </w:r>
      <w:r w:rsidRPr="00BF25D7">
        <w:rPr>
          <w:rFonts w:ascii="標楷體" w:eastAsia="標楷體" w:hAnsi="標楷體" w:hint="eastAsia"/>
        </w:rPr>
        <w:t>請寫參賽選手與表演者姓名</w:t>
      </w:r>
    </w:p>
    <w:p w:rsidR="00B54EE4" w:rsidRPr="00BF25D7" w:rsidRDefault="00B54EE4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4. </w:t>
      </w:r>
      <w:r w:rsidRPr="00BF25D7">
        <w:rPr>
          <w:rFonts w:ascii="標楷體" w:eastAsia="標楷體" w:hAnsi="標楷體" w:hint="eastAsia"/>
        </w:rPr>
        <w:t>填寫便當人數</w:t>
      </w:r>
    </w:p>
    <w:sectPr w:rsidR="00B54EE4" w:rsidRPr="00BF25D7" w:rsidSect="00532CED">
      <w:footerReference w:type="default" r:id="rId9"/>
      <w:pgSz w:w="11907" w:h="16840" w:code="9"/>
      <w:pgMar w:top="907" w:right="1021" w:bottom="680" w:left="96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EE4" w:rsidRDefault="00B54EE4">
      <w:r>
        <w:separator/>
      </w:r>
    </w:p>
  </w:endnote>
  <w:endnote w:type="continuationSeparator" w:id="0">
    <w:p w:rsidR="00B54EE4" w:rsidRDefault="00B54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EE4" w:rsidRDefault="00B54EE4">
    <w:pPr>
      <w:pStyle w:val="Footer"/>
    </w:pPr>
    <w:r>
      <w:rPr>
        <w:kern w:val="0"/>
      </w:rPr>
      <w:tab/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noProof/>
        <w:kern w:val="0"/>
      </w:rPr>
      <w:t>1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EE4" w:rsidRDefault="00B54EE4">
      <w:r>
        <w:separator/>
      </w:r>
    </w:p>
  </w:footnote>
  <w:footnote w:type="continuationSeparator" w:id="0">
    <w:p w:rsidR="00B54EE4" w:rsidRDefault="00B54E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987"/>
    <w:multiLevelType w:val="hybridMultilevel"/>
    <w:tmpl w:val="C65C5CEE"/>
    <w:lvl w:ilvl="0" w:tplc="A5D2006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">
    <w:nsid w:val="120B51C8"/>
    <w:multiLevelType w:val="multilevel"/>
    <w:tmpl w:val="B9383150"/>
    <w:lvl w:ilvl="0">
      <w:start w:val="1"/>
      <w:numFmt w:val="decimal"/>
      <w:lvlText w:val="%1."/>
      <w:lvlJc w:val="left"/>
      <w:pPr>
        <w:tabs>
          <w:tab w:val="num" w:pos="840"/>
        </w:tabs>
        <w:ind w:left="8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48F1DD4"/>
    <w:multiLevelType w:val="hybridMultilevel"/>
    <w:tmpl w:val="76BC9EF6"/>
    <w:lvl w:ilvl="0" w:tplc="3C54DF44">
      <w:start w:val="1"/>
      <w:numFmt w:val="decimal"/>
      <w:lvlText w:val="%1."/>
      <w:lvlJc w:val="left"/>
      <w:pPr>
        <w:tabs>
          <w:tab w:val="num" w:pos="840"/>
        </w:tabs>
        <w:ind w:left="84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617227D"/>
    <w:multiLevelType w:val="hybridMultilevel"/>
    <w:tmpl w:val="9E9C4870"/>
    <w:lvl w:ilvl="0" w:tplc="B9E2B420">
      <w:start w:val="1"/>
      <w:numFmt w:val="decimal"/>
      <w:suff w:val="space"/>
      <w:lvlText w:val="%1."/>
      <w:lvlJc w:val="left"/>
      <w:pPr>
        <w:ind w:left="1418" w:hanging="285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3"/>
        </w:tabs>
        <w:ind w:left="209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3"/>
        </w:tabs>
        <w:ind w:left="353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93"/>
        </w:tabs>
        <w:ind w:left="449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3"/>
        </w:tabs>
        <w:ind w:left="497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53"/>
        </w:tabs>
        <w:ind w:left="5453" w:hanging="480"/>
      </w:pPr>
      <w:rPr>
        <w:rFonts w:cs="Times New Roman"/>
      </w:rPr>
    </w:lvl>
  </w:abstractNum>
  <w:abstractNum w:abstractNumId="4">
    <w:nsid w:val="4D492C63"/>
    <w:multiLevelType w:val="hybridMultilevel"/>
    <w:tmpl w:val="C076E0AC"/>
    <w:lvl w:ilvl="0" w:tplc="8CC27CAE">
      <w:start w:val="1"/>
      <w:numFmt w:val="decimal"/>
      <w:suff w:val="space"/>
      <w:lvlText w:val="%1."/>
      <w:lvlJc w:val="left"/>
      <w:pPr>
        <w:ind w:left="1418" w:hanging="28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5552CB3"/>
    <w:multiLevelType w:val="hybridMultilevel"/>
    <w:tmpl w:val="E6A01468"/>
    <w:lvl w:ilvl="0" w:tplc="5F4A12EC">
      <w:start w:val="1"/>
      <w:numFmt w:val="taiwaneseCountingThousand"/>
      <w:lvlText w:val="(%1)"/>
      <w:lvlJc w:val="left"/>
      <w:pPr>
        <w:tabs>
          <w:tab w:val="num" w:pos="1320"/>
        </w:tabs>
        <w:ind w:left="1320" w:hanging="60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6"/>
        </w:tabs>
        <w:ind w:left="17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46"/>
        </w:tabs>
        <w:ind w:left="27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6"/>
        </w:tabs>
        <w:ind w:left="32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06"/>
        </w:tabs>
        <w:ind w:left="37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86"/>
        </w:tabs>
        <w:ind w:left="41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6"/>
        </w:tabs>
        <w:ind w:left="46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46"/>
        </w:tabs>
        <w:ind w:left="5146" w:hanging="4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703"/>
    <w:rsid w:val="000026F6"/>
    <w:rsid w:val="00040231"/>
    <w:rsid w:val="000654AA"/>
    <w:rsid w:val="00076BE3"/>
    <w:rsid w:val="00096CD4"/>
    <w:rsid w:val="000A77C1"/>
    <w:rsid w:val="000B248B"/>
    <w:rsid w:val="000C19DE"/>
    <w:rsid w:val="000D6414"/>
    <w:rsid w:val="000E7D5B"/>
    <w:rsid w:val="0011725E"/>
    <w:rsid w:val="00125B7C"/>
    <w:rsid w:val="00166873"/>
    <w:rsid w:val="00166B72"/>
    <w:rsid w:val="0017610B"/>
    <w:rsid w:val="00181719"/>
    <w:rsid w:val="0018342A"/>
    <w:rsid w:val="0019029E"/>
    <w:rsid w:val="0019739C"/>
    <w:rsid w:val="001B49F1"/>
    <w:rsid w:val="001B69BB"/>
    <w:rsid w:val="001B7B8F"/>
    <w:rsid w:val="001C7831"/>
    <w:rsid w:val="001D0B29"/>
    <w:rsid w:val="001D7554"/>
    <w:rsid w:val="002050B9"/>
    <w:rsid w:val="00207091"/>
    <w:rsid w:val="002130C4"/>
    <w:rsid w:val="00217316"/>
    <w:rsid w:val="0023115D"/>
    <w:rsid w:val="0023658E"/>
    <w:rsid w:val="002454EB"/>
    <w:rsid w:val="002558A8"/>
    <w:rsid w:val="00264C69"/>
    <w:rsid w:val="00281AD6"/>
    <w:rsid w:val="002A04BD"/>
    <w:rsid w:val="002B0309"/>
    <w:rsid w:val="002B0DAB"/>
    <w:rsid w:val="002C4A58"/>
    <w:rsid w:val="002D299F"/>
    <w:rsid w:val="002F3B89"/>
    <w:rsid w:val="002F7972"/>
    <w:rsid w:val="003241DF"/>
    <w:rsid w:val="00347CA5"/>
    <w:rsid w:val="00351260"/>
    <w:rsid w:val="00360E97"/>
    <w:rsid w:val="003A0108"/>
    <w:rsid w:val="003B62F7"/>
    <w:rsid w:val="003D62F2"/>
    <w:rsid w:val="003F3D6A"/>
    <w:rsid w:val="004178A5"/>
    <w:rsid w:val="0045532D"/>
    <w:rsid w:val="0046377C"/>
    <w:rsid w:val="0046554D"/>
    <w:rsid w:val="004724C0"/>
    <w:rsid w:val="004C0AFE"/>
    <w:rsid w:val="004C4238"/>
    <w:rsid w:val="004C6219"/>
    <w:rsid w:val="004D4828"/>
    <w:rsid w:val="004F32DB"/>
    <w:rsid w:val="00532CED"/>
    <w:rsid w:val="005473F2"/>
    <w:rsid w:val="00581E55"/>
    <w:rsid w:val="005C2F1F"/>
    <w:rsid w:val="005C7E94"/>
    <w:rsid w:val="005E17D6"/>
    <w:rsid w:val="005F204B"/>
    <w:rsid w:val="005F2740"/>
    <w:rsid w:val="00610703"/>
    <w:rsid w:val="00613FFC"/>
    <w:rsid w:val="0062057F"/>
    <w:rsid w:val="00632298"/>
    <w:rsid w:val="00632D56"/>
    <w:rsid w:val="006338C4"/>
    <w:rsid w:val="0064197A"/>
    <w:rsid w:val="0066088D"/>
    <w:rsid w:val="006849AC"/>
    <w:rsid w:val="0068690D"/>
    <w:rsid w:val="006A6545"/>
    <w:rsid w:val="006B433B"/>
    <w:rsid w:val="006B61D7"/>
    <w:rsid w:val="006C57DB"/>
    <w:rsid w:val="006E6F7A"/>
    <w:rsid w:val="006F0961"/>
    <w:rsid w:val="006F5522"/>
    <w:rsid w:val="006F686D"/>
    <w:rsid w:val="00710B8D"/>
    <w:rsid w:val="00711F47"/>
    <w:rsid w:val="00712795"/>
    <w:rsid w:val="00722B3F"/>
    <w:rsid w:val="007447D3"/>
    <w:rsid w:val="00745FD6"/>
    <w:rsid w:val="00755F28"/>
    <w:rsid w:val="0076307D"/>
    <w:rsid w:val="00767D90"/>
    <w:rsid w:val="00767F02"/>
    <w:rsid w:val="0077736B"/>
    <w:rsid w:val="007A0636"/>
    <w:rsid w:val="007A3557"/>
    <w:rsid w:val="007C2A78"/>
    <w:rsid w:val="007C377C"/>
    <w:rsid w:val="007D5997"/>
    <w:rsid w:val="00805330"/>
    <w:rsid w:val="00810594"/>
    <w:rsid w:val="00823429"/>
    <w:rsid w:val="00826B7F"/>
    <w:rsid w:val="0084562A"/>
    <w:rsid w:val="00847F80"/>
    <w:rsid w:val="0089603D"/>
    <w:rsid w:val="008D240A"/>
    <w:rsid w:val="008F2AFC"/>
    <w:rsid w:val="008F5D12"/>
    <w:rsid w:val="008F73A0"/>
    <w:rsid w:val="009015C8"/>
    <w:rsid w:val="00916553"/>
    <w:rsid w:val="00933389"/>
    <w:rsid w:val="00966FDD"/>
    <w:rsid w:val="009A6133"/>
    <w:rsid w:val="009B41B0"/>
    <w:rsid w:val="009B433A"/>
    <w:rsid w:val="009D345B"/>
    <w:rsid w:val="009D5F71"/>
    <w:rsid w:val="009E10E1"/>
    <w:rsid w:val="009E7223"/>
    <w:rsid w:val="009F2CE9"/>
    <w:rsid w:val="00A073B3"/>
    <w:rsid w:val="00A12188"/>
    <w:rsid w:val="00A12A86"/>
    <w:rsid w:val="00A26064"/>
    <w:rsid w:val="00A30EFA"/>
    <w:rsid w:val="00A33ABA"/>
    <w:rsid w:val="00A42325"/>
    <w:rsid w:val="00A45A1C"/>
    <w:rsid w:val="00A86C60"/>
    <w:rsid w:val="00AA472D"/>
    <w:rsid w:val="00AC3BBC"/>
    <w:rsid w:val="00AD0755"/>
    <w:rsid w:val="00AD2065"/>
    <w:rsid w:val="00B40E72"/>
    <w:rsid w:val="00B54EE4"/>
    <w:rsid w:val="00B72658"/>
    <w:rsid w:val="00B96404"/>
    <w:rsid w:val="00B9685A"/>
    <w:rsid w:val="00BA0989"/>
    <w:rsid w:val="00BC41A8"/>
    <w:rsid w:val="00BD17E2"/>
    <w:rsid w:val="00BE3064"/>
    <w:rsid w:val="00BF25D7"/>
    <w:rsid w:val="00C002DB"/>
    <w:rsid w:val="00C00A20"/>
    <w:rsid w:val="00C07D70"/>
    <w:rsid w:val="00C15288"/>
    <w:rsid w:val="00C20F78"/>
    <w:rsid w:val="00C45BCC"/>
    <w:rsid w:val="00C60796"/>
    <w:rsid w:val="00C60E76"/>
    <w:rsid w:val="00C675AA"/>
    <w:rsid w:val="00C7227C"/>
    <w:rsid w:val="00C7552F"/>
    <w:rsid w:val="00C77B68"/>
    <w:rsid w:val="00C802A8"/>
    <w:rsid w:val="00C914F6"/>
    <w:rsid w:val="00CA25C6"/>
    <w:rsid w:val="00CA26C0"/>
    <w:rsid w:val="00CA4EBF"/>
    <w:rsid w:val="00CB3FE8"/>
    <w:rsid w:val="00CD2BA5"/>
    <w:rsid w:val="00CD6135"/>
    <w:rsid w:val="00CF03D5"/>
    <w:rsid w:val="00CF5F66"/>
    <w:rsid w:val="00D17B34"/>
    <w:rsid w:val="00D20944"/>
    <w:rsid w:val="00D247E4"/>
    <w:rsid w:val="00D313D2"/>
    <w:rsid w:val="00D3244B"/>
    <w:rsid w:val="00D52C56"/>
    <w:rsid w:val="00D53ACE"/>
    <w:rsid w:val="00D54AC6"/>
    <w:rsid w:val="00D845DE"/>
    <w:rsid w:val="00D90628"/>
    <w:rsid w:val="00DC586F"/>
    <w:rsid w:val="00DD10DE"/>
    <w:rsid w:val="00DE2A11"/>
    <w:rsid w:val="00DF1081"/>
    <w:rsid w:val="00E242D6"/>
    <w:rsid w:val="00E32135"/>
    <w:rsid w:val="00E35AAF"/>
    <w:rsid w:val="00E405FA"/>
    <w:rsid w:val="00E4290A"/>
    <w:rsid w:val="00E66A02"/>
    <w:rsid w:val="00E67519"/>
    <w:rsid w:val="00E73326"/>
    <w:rsid w:val="00E82503"/>
    <w:rsid w:val="00EA53CF"/>
    <w:rsid w:val="00EA7254"/>
    <w:rsid w:val="00EA7876"/>
    <w:rsid w:val="00EB7DF7"/>
    <w:rsid w:val="00F11A0A"/>
    <w:rsid w:val="00F14180"/>
    <w:rsid w:val="00F15A90"/>
    <w:rsid w:val="00F163B8"/>
    <w:rsid w:val="00F42C92"/>
    <w:rsid w:val="00F610DE"/>
    <w:rsid w:val="00F61BBF"/>
    <w:rsid w:val="00F65086"/>
    <w:rsid w:val="00F8355D"/>
    <w:rsid w:val="00F84391"/>
    <w:rsid w:val="00FC279D"/>
    <w:rsid w:val="00FD39F7"/>
    <w:rsid w:val="00FE17BC"/>
    <w:rsid w:val="00FE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33B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B7D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96078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EB7D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9607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B7DF7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078"/>
    <w:rPr>
      <w:rFonts w:asciiTheme="majorHAnsi" w:eastAsiaTheme="majorEastAsia" w:hAnsiTheme="majorHAnsi" w:cstheme="majorBidi"/>
      <w:sz w:val="0"/>
      <w:szCs w:val="0"/>
    </w:rPr>
  </w:style>
  <w:style w:type="paragraph" w:styleId="BodyTextIndent">
    <w:name w:val="Body Text Indent"/>
    <w:basedOn w:val="Normal"/>
    <w:link w:val="BodyTextIndentChar"/>
    <w:uiPriority w:val="99"/>
    <w:rsid w:val="00EB7DF7"/>
    <w:pPr>
      <w:spacing w:line="400" w:lineRule="atLeast"/>
      <w:ind w:leftChars="338" w:left="338"/>
    </w:pPr>
    <w:rPr>
      <w:rFonts w:ascii="標楷體" w:eastAsia="標楷體" w:hAnsi="標楷體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6078"/>
    <w:rPr>
      <w:szCs w:val="24"/>
    </w:rPr>
  </w:style>
  <w:style w:type="paragraph" w:styleId="Date">
    <w:name w:val="Date"/>
    <w:basedOn w:val="Normal"/>
    <w:next w:val="Normal"/>
    <w:link w:val="DateChar"/>
    <w:uiPriority w:val="99"/>
    <w:rsid w:val="00EB7DF7"/>
    <w:pPr>
      <w:jc w:val="right"/>
    </w:pPr>
    <w:rPr>
      <w:rFonts w:ascii="標楷體" w:eastAsia="標楷體" w:hAnsi="標楷體"/>
      <w:sz w:val="32"/>
      <w:szCs w:val="32"/>
    </w:rPr>
  </w:style>
  <w:style w:type="character" w:customStyle="1" w:styleId="DateChar">
    <w:name w:val="Date Char"/>
    <w:basedOn w:val="DefaultParagraphFont"/>
    <w:link w:val="Date"/>
    <w:uiPriority w:val="99"/>
    <w:semiHidden/>
    <w:rsid w:val="00296078"/>
    <w:rPr>
      <w:szCs w:val="24"/>
    </w:rPr>
  </w:style>
  <w:style w:type="character" w:styleId="Hyperlink">
    <w:name w:val="Hyperlink"/>
    <w:basedOn w:val="DefaultParagraphFont"/>
    <w:uiPriority w:val="99"/>
    <w:rsid w:val="00D2094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20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lhg61138@ylc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646</Words>
  <Characters>3688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中華民國九十四年縣長盃秋季體育活動太極拳、武術競賽規程</dc:title>
  <dc:subject/>
  <dc:creator>acer</dc:creator>
  <cp:keywords/>
  <dc:description/>
  <cp:lastModifiedBy>雲林縣教育處</cp:lastModifiedBy>
  <cp:revision>2</cp:revision>
  <cp:lastPrinted>2013-08-07T02:33:00Z</cp:lastPrinted>
  <dcterms:created xsi:type="dcterms:W3CDTF">2014-09-22T06:37:00Z</dcterms:created>
  <dcterms:modified xsi:type="dcterms:W3CDTF">2014-09-22T06:37:00Z</dcterms:modified>
</cp:coreProperties>
</file>