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C66" w:rsidRPr="00931B1D" w:rsidRDefault="00511C66">
      <w:pPr>
        <w:rPr>
          <w:b/>
        </w:rPr>
      </w:pPr>
      <w:r w:rsidRPr="00931B1D">
        <w:rPr>
          <w:b/>
        </w:rPr>
        <w:t>103</w:t>
      </w:r>
      <w:r w:rsidRPr="00931B1D">
        <w:rPr>
          <w:rFonts w:hint="eastAsia"/>
          <w:b/>
        </w:rPr>
        <w:t>年雲林縣春季縣長盃</w:t>
      </w:r>
      <w:r w:rsidRPr="00931B1D">
        <w:rPr>
          <w:b/>
        </w:rPr>
        <w:t>-</w:t>
      </w:r>
      <w:r w:rsidRPr="00931B1D">
        <w:rPr>
          <w:rFonts w:hint="eastAsia"/>
          <w:b/>
        </w:rPr>
        <w:t>羽球比賽場次</w:t>
      </w:r>
      <w:r w:rsidRPr="00931B1D">
        <w:rPr>
          <w:b/>
        </w:rPr>
        <w:t>-</w:t>
      </w:r>
      <w:r w:rsidRPr="00931B1D">
        <w:rPr>
          <w:rFonts w:hint="eastAsia"/>
          <w:b/>
        </w:rPr>
        <w:t>時間表</w:t>
      </w:r>
    </w:p>
    <w:p w:rsidR="00511C66" w:rsidRPr="00931B1D" w:rsidRDefault="00511C66">
      <w:pPr>
        <w:rPr>
          <w:b/>
        </w:rPr>
      </w:pPr>
      <w:r w:rsidRPr="00931B1D">
        <w:rPr>
          <w:rFonts w:hint="eastAsia"/>
          <w:b/>
        </w:rPr>
        <w:t>比賽地點</w:t>
      </w:r>
      <w:r w:rsidRPr="00931B1D">
        <w:rPr>
          <w:rFonts w:ascii="新細明體" w:hAnsi="新細明體" w:hint="eastAsia"/>
          <w:b/>
        </w:rPr>
        <w:t>：</w:t>
      </w:r>
      <w:r w:rsidRPr="00931B1D">
        <w:rPr>
          <w:rFonts w:hint="eastAsia"/>
          <w:b/>
        </w:rPr>
        <w:t>西螺國中體育館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97"/>
        <w:gridCol w:w="1657"/>
        <w:gridCol w:w="1417"/>
        <w:gridCol w:w="1417"/>
        <w:gridCol w:w="1417"/>
        <w:gridCol w:w="1439"/>
        <w:gridCol w:w="1418"/>
      </w:tblGrid>
      <w:tr w:rsidR="00511C66" w:rsidRPr="008E3E5A" w:rsidTr="008E3E5A">
        <w:tc>
          <w:tcPr>
            <w:tcW w:w="9962" w:type="dxa"/>
            <w:gridSpan w:val="7"/>
          </w:tcPr>
          <w:p w:rsidR="00511C66" w:rsidRPr="008E3E5A" w:rsidRDefault="00511C66" w:rsidP="008E3E5A">
            <w:pPr>
              <w:jc w:val="center"/>
              <w:rPr>
                <w:b/>
              </w:rPr>
            </w:pPr>
            <w:r w:rsidRPr="008E3E5A">
              <w:rPr>
                <w:b/>
              </w:rPr>
              <w:t>103</w:t>
            </w:r>
            <w:r w:rsidRPr="008E3E5A">
              <w:rPr>
                <w:rFonts w:hint="eastAsia"/>
                <w:b/>
              </w:rPr>
              <w:t>年</w:t>
            </w:r>
            <w:r w:rsidRPr="008E3E5A">
              <w:rPr>
                <w:b/>
              </w:rPr>
              <w:t>3</w:t>
            </w:r>
            <w:r w:rsidRPr="008E3E5A">
              <w:rPr>
                <w:rFonts w:hint="eastAsia"/>
                <w:b/>
              </w:rPr>
              <w:t>月</w:t>
            </w:r>
            <w:r w:rsidRPr="008E3E5A">
              <w:rPr>
                <w:b/>
              </w:rPr>
              <w:t>19</w:t>
            </w:r>
            <w:r w:rsidRPr="008E3E5A">
              <w:rPr>
                <w:rFonts w:hint="eastAsia"/>
                <w:b/>
              </w:rPr>
              <w:t>日星期三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>
            <w:pPr>
              <w:rPr>
                <w:b/>
              </w:rPr>
            </w:pPr>
            <w:r w:rsidRPr="008E3E5A">
              <w:rPr>
                <w:rFonts w:hint="eastAsia"/>
                <w:b/>
              </w:rPr>
              <w:t>時間</w:t>
            </w:r>
          </w:p>
        </w:tc>
        <w:tc>
          <w:tcPr>
            <w:tcW w:w="1657" w:type="dxa"/>
          </w:tcPr>
          <w:p w:rsidR="00511C66" w:rsidRPr="008E3E5A" w:rsidRDefault="00511C66">
            <w:pPr>
              <w:rPr>
                <w:b/>
              </w:rPr>
            </w:pPr>
            <w:r w:rsidRPr="008E3E5A">
              <w:rPr>
                <w:rFonts w:hint="eastAsia"/>
                <w:b/>
              </w:rPr>
              <w:t>場地一</w:t>
            </w:r>
          </w:p>
        </w:tc>
        <w:tc>
          <w:tcPr>
            <w:tcW w:w="1417" w:type="dxa"/>
          </w:tcPr>
          <w:p w:rsidR="00511C66" w:rsidRPr="008E3E5A" w:rsidRDefault="00511C66">
            <w:pPr>
              <w:rPr>
                <w:b/>
              </w:rPr>
            </w:pPr>
            <w:r w:rsidRPr="008E3E5A">
              <w:rPr>
                <w:rFonts w:hint="eastAsia"/>
                <w:b/>
              </w:rPr>
              <w:t>場地二</w:t>
            </w:r>
          </w:p>
        </w:tc>
        <w:tc>
          <w:tcPr>
            <w:tcW w:w="1417" w:type="dxa"/>
          </w:tcPr>
          <w:p w:rsidR="00511C66" w:rsidRPr="008E3E5A" w:rsidRDefault="00511C66">
            <w:pPr>
              <w:rPr>
                <w:b/>
              </w:rPr>
            </w:pPr>
            <w:r w:rsidRPr="008E3E5A">
              <w:rPr>
                <w:rFonts w:hint="eastAsia"/>
                <w:b/>
              </w:rPr>
              <w:t>場地三</w:t>
            </w:r>
          </w:p>
        </w:tc>
        <w:tc>
          <w:tcPr>
            <w:tcW w:w="1417" w:type="dxa"/>
          </w:tcPr>
          <w:p w:rsidR="00511C66" w:rsidRPr="008E3E5A" w:rsidRDefault="00511C66">
            <w:pPr>
              <w:rPr>
                <w:b/>
              </w:rPr>
            </w:pPr>
            <w:r w:rsidRPr="008E3E5A">
              <w:rPr>
                <w:rFonts w:hint="eastAsia"/>
                <w:b/>
              </w:rPr>
              <w:t>場地四</w:t>
            </w:r>
          </w:p>
        </w:tc>
        <w:tc>
          <w:tcPr>
            <w:tcW w:w="1439" w:type="dxa"/>
          </w:tcPr>
          <w:p w:rsidR="00511C66" w:rsidRPr="008E3E5A" w:rsidRDefault="00511C66">
            <w:pPr>
              <w:rPr>
                <w:b/>
              </w:rPr>
            </w:pPr>
            <w:r w:rsidRPr="008E3E5A">
              <w:rPr>
                <w:rFonts w:hint="eastAsia"/>
                <w:b/>
              </w:rPr>
              <w:t>場地五</w:t>
            </w:r>
          </w:p>
        </w:tc>
        <w:tc>
          <w:tcPr>
            <w:tcW w:w="1418" w:type="dxa"/>
          </w:tcPr>
          <w:p w:rsidR="00511C66" w:rsidRPr="008E3E5A" w:rsidRDefault="00511C66">
            <w:pPr>
              <w:rPr>
                <w:b/>
              </w:rPr>
            </w:pPr>
            <w:r w:rsidRPr="008E3E5A">
              <w:rPr>
                <w:rFonts w:hint="eastAsia"/>
                <w:b/>
              </w:rPr>
              <w:t>場地六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>
            <w:r w:rsidRPr="008E3E5A">
              <w:t>8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00</w:t>
            </w:r>
          </w:p>
        </w:tc>
        <w:tc>
          <w:tcPr>
            <w:tcW w:w="8765" w:type="dxa"/>
            <w:gridSpan w:val="6"/>
          </w:tcPr>
          <w:p w:rsidR="00511C66" w:rsidRPr="008E3E5A" w:rsidRDefault="00511C66" w:rsidP="008E3E5A">
            <w:pPr>
              <w:jc w:val="center"/>
              <w:rPr>
                <w:b/>
              </w:rPr>
            </w:pPr>
            <w:r w:rsidRPr="008E3E5A">
              <w:rPr>
                <w:rFonts w:hint="eastAsia"/>
                <w:b/>
              </w:rPr>
              <w:t>領</w:t>
            </w:r>
            <w:r w:rsidRPr="008E3E5A">
              <w:rPr>
                <w:b/>
              </w:rPr>
              <w:t xml:space="preserve">   </w:t>
            </w:r>
            <w:r w:rsidRPr="008E3E5A">
              <w:rPr>
                <w:rFonts w:hint="eastAsia"/>
                <w:b/>
              </w:rPr>
              <w:t>隊</w:t>
            </w:r>
            <w:r w:rsidRPr="008E3E5A">
              <w:rPr>
                <w:b/>
              </w:rPr>
              <w:t xml:space="preserve">   </w:t>
            </w:r>
            <w:r w:rsidRPr="008E3E5A">
              <w:rPr>
                <w:rFonts w:hint="eastAsia"/>
                <w:b/>
              </w:rPr>
              <w:t>會</w:t>
            </w:r>
            <w:r w:rsidRPr="008E3E5A">
              <w:rPr>
                <w:b/>
              </w:rPr>
              <w:t xml:space="preserve">    </w:t>
            </w:r>
            <w:r w:rsidRPr="008E3E5A">
              <w:rPr>
                <w:rFonts w:hint="eastAsia"/>
                <w:b/>
              </w:rPr>
              <w:t>議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>
            <w:r w:rsidRPr="008E3E5A">
              <w:t>8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30</w:t>
            </w:r>
          </w:p>
        </w:tc>
        <w:tc>
          <w:tcPr>
            <w:tcW w:w="1657" w:type="dxa"/>
          </w:tcPr>
          <w:p w:rsidR="00511C66" w:rsidRPr="008E3E5A" w:rsidRDefault="00511C66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小高男團一</w:t>
            </w:r>
          </w:p>
        </w:tc>
        <w:tc>
          <w:tcPr>
            <w:tcW w:w="1417" w:type="dxa"/>
          </w:tcPr>
          <w:p w:rsidR="00511C66" w:rsidRPr="008E3E5A" w:rsidRDefault="00511C66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小高男團二</w:t>
            </w:r>
          </w:p>
        </w:tc>
        <w:tc>
          <w:tcPr>
            <w:tcW w:w="1417" w:type="dxa"/>
          </w:tcPr>
          <w:p w:rsidR="00511C66" w:rsidRPr="008E3E5A" w:rsidRDefault="00511C66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小高男團三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小高男團四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小高男團五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小高男團六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>
            <w:r w:rsidRPr="008E3E5A">
              <w:t>9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10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小高女團一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小高女團二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小中男團一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小中男團二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小中男團三</w:t>
            </w:r>
          </w:p>
        </w:tc>
        <w:tc>
          <w:tcPr>
            <w:tcW w:w="1418" w:type="dxa"/>
          </w:tcPr>
          <w:p w:rsidR="00511C66" w:rsidRPr="008E3E5A" w:rsidRDefault="00511C66">
            <w:pPr>
              <w:rPr>
                <w:sz w:val="20"/>
                <w:szCs w:val="20"/>
              </w:rPr>
            </w:pP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>
            <w:r w:rsidRPr="008E3E5A">
              <w:t>9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50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小中男團二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小中男團三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小高男團七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小高男團八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小高男團九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小高男團十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>
            <w:r w:rsidRPr="008E3E5A">
              <w:t>10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30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小高女團三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小高女團四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小中男團四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小中男團五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小中男團六</w:t>
            </w:r>
          </w:p>
        </w:tc>
        <w:tc>
          <w:tcPr>
            <w:tcW w:w="1418" w:type="dxa"/>
          </w:tcPr>
          <w:p w:rsidR="00511C66" w:rsidRPr="008E3E5A" w:rsidRDefault="00511C66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小中男團七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11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10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小中女團三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小中女團四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小中女團五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小中女團六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</w:t>
            </w:r>
            <w:r w:rsidRPr="008E3E5A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</w:t>
            </w:r>
            <w:r w:rsidRPr="008E3E5A">
              <w:rPr>
                <w:sz w:val="20"/>
                <w:szCs w:val="20"/>
              </w:rPr>
              <w:t>11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>
            <w:r w:rsidRPr="008E3E5A">
              <w:t>11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50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小高女團</w:t>
            </w:r>
            <w:r w:rsidRPr="008E3E5A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小高女團</w:t>
            </w:r>
            <w:r w:rsidRPr="008E3E5A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小中男團</w:t>
            </w:r>
            <w:r w:rsidRPr="008E3E5A">
              <w:rPr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小中男團</w:t>
            </w:r>
            <w:r w:rsidRPr="008E3E5A">
              <w:rPr>
                <w:sz w:val="20"/>
                <w:szCs w:val="20"/>
              </w:rPr>
              <w:t>9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小中男團</w:t>
            </w:r>
            <w:r w:rsidRPr="008E3E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511C66" w:rsidRPr="008E3E5A" w:rsidRDefault="00511C66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小中女團</w:t>
            </w:r>
            <w:r w:rsidRPr="008E3E5A">
              <w:rPr>
                <w:sz w:val="20"/>
                <w:szCs w:val="20"/>
              </w:rPr>
              <w:t>8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>
            <w:r w:rsidRPr="008E3E5A">
              <w:t>12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30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</w:t>
            </w:r>
            <w:r w:rsidRPr="008E3E5A">
              <w:rPr>
                <w:sz w:val="20"/>
                <w:szCs w:val="20"/>
              </w:rPr>
              <w:t>14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</w:t>
            </w:r>
            <w:r w:rsidRPr="008E3E5A">
              <w:rPr>
                <w:sz w:val="20"/>
                <w:szCs w:val="20"/>
              </w:rPr>
              <w:t>15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</w:t>
            </w:r>
            <w:r w:rsidRPr="008E3E5A">
              <w:rPr>
                <w:sz w:val="20"/>
                <w:szCs w:val="20"/>
              </w:rPr>
              <w:t>16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</w:t>
            </w:r>
            <w:r w:rsidRPr="008E3E5A">
              <w:rPr>
                <w:sz w:val="20"/>
                <w:szCs w:val="20"/>
              </w:rPr>
              <w:t>13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小中男團十三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小中男團十四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734ED0">
            <w:r w:rsidRPr="008E3E5A">
              <w:t>13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rPr>
                <w:rFonts w:ascii="新細明體" w:hAnsi="新細明體"/>
              </w:rPr>
              <w:t>1</w:t>
            </w:r>
            <w:r w:rsidRPr="008E3E5A">
              <w:t>0</w:t>
            </w:r>
          </w:p>
        </w:tc>
        <w:tc>
          <w:tcPr>
            <w:tcW w:w="1657" w:type="dxa"/>
          </w:tcPr>
          <w:p w:rsidR="00511C66" w:rsidRPr="008E3E5A" w:rsidRDefault="00511C66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小高女團</w:t>
            </w:r>
            <w:r w:rsidRPr="008E3E5A">
              <w:rPr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小高女團七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小高男團十七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小高男團十八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小中男團</w:t>
            </w:r>
            <w:r w:rsidRPr="008E3E5A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小中男團</w:t>
            </w:r>
            <w:r w:rsidRPr="008E3E5A">
              <w:rPr>
                <w:sz w:val="20"/>
                <w:szCs w:val="20"/>
              </w:rPr>
              <w:t>12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>
            <w:r w:rsidRPr="008E3E5A">
              <w:t>13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50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小中女團</w:t>
            </w:r>
            <w:r w:rsidRPr="008E3E5A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小中女團十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小中女團十一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</w:t>
            </w:r>
            <w:r w:rsidRPr="008E3E5A">
              <w:rPr>
                <w:sz w:val="20"/>
                <w:szCs w:val="20"/>
              </w:rPr>
              <w:t>20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</w:t>
            </w:r>
            <w:r w:rsidRPr="008E3E5A">
              <w:rPr>
                <w:sz w:val="20"/>
                <w:szCs w:val="20"/>
              </w:rPr>
              <w:t>19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小中男團十七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>
            <w:r w:rsidRPr="008E3E5A">
              <w:t>14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30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小高男二十一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小高女團</w:t>
            </w:r>
            <w:r w:rsidRPr="008E3E5A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小中男團</w:t>
            </w:r>
            <w:r w:rsidRPr="008E3E5A">
              <w:rPr>
                <w:sz w:val="20"/>
                <w:szCs w:val="20"/>
              </w:rPr>
              <w:t>18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小中男團</w:t>
            </w:r>
            <w:r w:rsidRPr="008E3E5A">
              <w:rPr>
                <w:sz w:val="20"/>
                <w:szCs w:val="20"/>
              </w:rPr>
              <w:t>19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小中女團</w:t>
            </w:r>
            <w:r w:rsidRPr="008E3E5A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小中女團</w:t>
            </w:r>
            <w:r w:rsidRPr="008E3E5A">
              <w:rPr>
                <w:sz w:val="20"/>
                <w:szCs w:val="20"/>
              </w:rPr>
              <w:t>13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>
            <w:r w:rsidRPr="008E3E5A">
              <w:t>15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10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小中女團十六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小高男單一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小高男單二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小高男單三</w:t>
            </w:r>
          </w:p>
        </w:tc>
        <w:tc>
          <w:tcPr>
            <w:tcW w:w="1439" w:type="dxa"/>
          </w:tcPr>
          <w:p w:rsidR="00511C66" w:rsidRPr="008E3E5A" w:rsidRDefault="00511C66" w:rsidP="008E3E5A">
            <w:pPr>
              <w:tabs>
                <w:tab w:val="left" w:pos="1230"/>
              </w:tabs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小高男單四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小高男單五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>
            <w:r w:rsidRPr="008E3E5A">
              <w:t>15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30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小高男單六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小高男單七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小高男單八</w:t>
            </w:r>
          </w:p>
        </w:tc>
        <w:tc>
          <w:tcPr>
            <w:tcW w:w="1439" w:type="dxa"/>
          </w:tcPr>
          <w:p w:rsidR="00511C66" w:rsidRPr="008E3E5A" w:rsidRDefault="00511C66" w:rsidP="008E3E5A">
            <w:pPr>
              <w:tabs>
                <w:tab w:val="left" w:pos="1230"/>
              </w:tabs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小高男單九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小高男單十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>
            <w:r w:rsidRPr="008E3E5A">
              <w:t>15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50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小高男雙一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小高男雙二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小高男雙三</w:t>
            </w:r>
          </w:p>
        </w:tc>
        <w:tc>
          <w:tcPr>
            <w:tcW w:w="1417" w:type="dxa"/>
          </w:tcPr>
          <w:p w:rsidR="00511C66" w:rsidRPr="008E3E5A" w:rsidRDefault="00511C66" w:rsidP="008E3E5A">
            <w:pPr>
              <w:tabs>
                <w:tab w:val="left" w:pos="1230"/>
              </w:tabs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小高男雙四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</w:t>
            </w:r>
            <w:r w:rsidRPr="008E3E5A">
              <w:rPr>
                <w:sz w:val="20"/>
                <w:szCs w:val="20"/>
              </w:rPr>
              <w:t>23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</w:t>
            </w:r>
            <w:r w:rsidRPr="008E3E5A">
              <w:rPr>
                <w:sz w:val="20"/>
                <w:szCs w:val="20"/>
              </w:rPr>
              <w:t>22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>
            <w:r w:rsidRPr="008E3E5A">
              <w:t>16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10</w:t>
            </w:r>
          </w:p>
        </w:tc>
        <w:tc>
          <w:tcPr>
            <w:tcW w:w="1657" w:type="dxa"/>
          </w:tcPr>
          <w:p w:rsidR="00511C66" w:rsidRPr="008E3E5A" w:rsidRDefault="00511C66" w:rsidP="00BB109E">
            <w:r w:rsidRPr="008E3E5A">
              <w:rPr>
                <w:rFonts w:hint="eastAsia"/>
                <w:sz w:val="20"/>
                <w:szCs w:val="20"/>
              </w:rPr>
              <w:t>小高男團</w:t>
            </w:r>
            <w:r w:rsidRPr="008E3E5A">
              <w:rPr>
                <w:sz w:val="20"/>
                <w:szCs w:val="20"/>
              </w:rPr>
              <w:t>27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小中男團</w:t>
            </w:r>
            <w:r w:rsidRPr="008E3E5A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小中男團</w:t>
            </w:r>
            <w:r w:rsidRPr="008E3E5A">
              <w:rPr>
                <w:sz w:val="20"/>
                <w:szCs w:val="20"/>
              </w:rPr>
              <w:t>22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小中女團</w:t>
            </w:r>
            <w:r w:rsidRPr="008E3E5A">
              <w:rPr>
                <w:sz w:val="20"/>
                <w:szCs w:val="20"/>
              </w:rPr>
              <w:t>14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小中女團</w:t>
            </w:r>
            <w:r w:rsidRPr="008E3E5A">
              <w:rPr>
                <w:sz w:val="20"/>
                <w:szCs w:val="20"/>
              </w:rPr>
              <w:t>15</w:t>
            </w:r>
          </w:p>
        </w:tc>
        <w:tc>
          <w:tcPr>
            <w:tcW w:w="1418" w:type="dxa"/>
          </w:tcPr>
          <w:p w:rsidR="00511C66" w:rsidRPr="008E3E5A" w:rsidRDefault="00511C66"/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>
            <w:r w:rsidRPr="008E3E5A">
              <w:t>16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40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小高女單一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小高女單二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小高女單三</w:t>
            </w:r>
          </w:p>
        </w:tc>
        <w:tc>
          <w:tcPr>
            <w:tcW w:w="1417" w:type="dxa"/>
          </w:tcPr>
          <w:p w:rsidR="00511C66" w:rsidRPr="008E3E5A" w:rsidRDefault="00511C66" w:rsidP="008E3E5A">
            <w:pPr>
              <w:tabs>
                <w:tab w:val="left" w:pos="1230"/>
              </w:tabs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小高女單四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小高女雙一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小高女雙二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>
            <w:r w:rsidRPr="008E3E5A">
              <w:t>17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00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小高女雙三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小高女雙四</w:t>
            </w:r>
          </w:p>
        </w:tc>
        <w:tc>
          <w:tcPr>
            <w:tcW w:w="1417" w:type="dxa"/>
          </w:tcPr>
          <w:p w:rsidR="00511C66" w:rsidRPr="008E3E5A" w:rsidRDefault="00511C66">
            <w:r w:rsidRPr="008E3E5A">
              <w:rPr>
                <w:rFonts w:hint="eastAsia"/>
                <w:sz w:val="20"/>
                <w:szCs w:val="20"/>
              </w:rPr>
              <w:t>小高女雙五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小中男單一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小中男單二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小中男單三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17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20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小中男單四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小中男單五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小中男單六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小中男單七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小中男單八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/>
        </w:tc>
        <w:tc>
          <w:tcPr>
            <w:tcW w:w="1657" w:type="dxa"/>
          </w:tcPr>
          <w:p w:rsidR="00511C66" w:rsidRPr="008E3E5A" w:rsidRDefault="00511C66"/>
        </w:tc>
        <w:tc>
          <w:tcPr>
            <w:tcW w:w="1417" w:type="dxa"/>
          </w:tcPr>
          <w:p w:rsidR="00511C66" w:rsidRPr="008E3E5A" w:rsidRDefault="00511C66"/>
        </w:tc>
        <w:tc>
          <w:tcPr>
            <w:tcW w:w="1417" w:type="dxa"/>
          </w:tcPr>
          <w:p w:rsidR="00511C66" w:rsidRPr="008E3E5A" w:rsidRDefault="00511C66"/>
        </w:tc>
        <w:tc>
          <w:tcPr>
            <w:tcW w:w="1417" w:type="dxa"/>
          </w:tcPr>
          <w:p w:rsidR="00511C66" w:rsidRPr="008E3E5A" w:rsidRDefault="00511C66"/>
        </w:tc>
        <w:tc>
          <w:tcPr>
            <w:tcW w:w="1439" w:type="dxa"/>
          </w:tcPr>
          <w:p w:rsidR="00511C66" w:rsidRPr="008E3E5A" w:rsidRDefault="00511C66"/>
        </w:tc>
        <w:tc>
          <w:tcPr>
            <w:tcW w:w="1418" w:type="dxa"/>
          </w:tcPr>
          <w:p w:rsidR="00511C66" w:rsidRPr="008E3E5A" w:rsidRDefault="00511C66"/>
        </w:tc>
      </w:tr>
    </w:tbl>
    <w:p w:rsidR="00511C66" w:rsidRDefault="00511C66">
      <w:pPr>
        <w:sectPr w:rsidR="00511C66" w:rsidSect="00376C2D">
          <w:pgSz w:w="11906" w:h="16838"/>
          <w:pgMar w:top="1440" w:right="1080" w:bottom="1440" w:left="1080" w:header="851" w:footer="992" w:gutter="0"/>
          <w:cols w:space="425"/>
          <w:docGrid w:type="lines" w:linePitch="360"/>
        </w:sectPr>
      </w:pPr>
    </w:p>
    <w:p w:rsidR="00511C66" w:rsidRPr="00931B1D" w:rsidRDefault="00511C66" w:rsidP="00540E9A">
      <w:pPr>
        <w:rPr>
          <w:b/>
        </w:rPr>
      </w:pPr>
      <w:r>
        <w:rPr>
          <w:b/>
        </w:rPr>
        <w:t>103</w:t>
      </w:r>
      <w:bookmarkStart w:id="0" w:name="_GoBack"/>
      <w:bookmarkEnd w:id="0"/>
      <w:r w:rsidRPr="00931B1D">
        <w:rPr>
          <w:rFonts w:hint="eastAsia"/>
          <w:b/>
        </w:rPr>
        <w:t>年雲林縣春季縣長盃</w:t>
      </w:r>
      <w:r w:rsidRPr="00931B1D">
        <w:rPr>
          <w:b/>
        </w:rPr>
        <w:t>-</w:t>
      </w:r>
      <w:r w:rsidRPr="00931B1D">
        <w:rPr>
          <w:rFonts w:hint="eastAsia"/>
          <w:b/>
        </w:rPr>
        <w:t>羽球比賽場次</w:t>
      </w:r>
      <w:r w:rsidRPr="00931B1D">
        <w:rPr>
          <w:b/>
        </w:rPr>
        <w:t>-</w:t>
      </w:r>
      <w:r w:rsidRPr="00931B1D">
        <w:rPr>
          <w:rFonts w:hint="eastAsia"/>
          <w:b/>
        </w:rPr>
        <w:t>時間表</w:t>
      </w:r>
    </w:p>
    <w:p w:rsidR="00511C66" w:rsidRPr="00931B1D" w:rsidRDefault="00511C66" w:rsidP="00540E9A">
      <w:pPr>
        <w:rPr>
          <w:b/>
        </w:rPr>
      </w:pPr>
      <w:r w:rsidRPr="00931B1D">
        <w:rPr>
          <w:rFonts w:hint="eastAsia"/>
          <w:b/>
        </w:rPr>
        <w:t>比賽地點</w:t>
      </w:r>
      <w:r w:rsidRPr="00931B1D">
        <w:rPr>
          <w:rFonts w:ascii="新細明體" w:hAnsi="新細明體" w:hint="eastAsia"/>
          <w:b/>
        </w:rPr>
        <w:t>：</w:t>
      </w:r>
      <w:r w:rsidRPr="00931B1D">
        <w:rPr>
          <w:rFonts w:hint="eastAsia"/>
          <w:b/>
        </w:rPr>
        <w:t>西螺國中體育館</w:t>
      </w:r>
    </w:p>
    <w:p w:rsidR="00511C66" w:rsidRPr="00931B1D" w:rsidRDefault="00511C66" w:rsidP="00540E9A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97"/>
        <w:gridCol w:w="1657"/>
        <w:gridCol w:w="1417"/>
        <w:gridCol w:w="1417"/>
        <w:gridCol w:w="1417"/>
        <w:gridCol w:w="1439"/>
        <w:gridCol w:w="1418"/>
      </w:tblGrid>
      <w:tr w:rsidR="00511C66" w:rsidRPr="008E3E5A" w:rsidTr="008E3E5A">
        <w:tc>
          <w:tcPr>
            <w:tcW w:w="9962" w:type="dxa"/>
            <w:gridSpan w:val="7"/>
          </w:tcPr>
          <w:p w:rsidR="00511C66" w:rsidRPr="008E3E5A" w:rsidRDefault="00511C66" w:rsidP="008E3E5A">
            <w:pPr>
              <w:jc w:val="center"/>
              <w:rPr>
                <w:b/>
              </w:rPr>
            </w:pPr>
            <w:r w:rsidRPr="008E3E5A">
              <w:rPr>
                <w:b/>
              </w:rPr>
              <w:t>103</w:t>
            </w:r>
            <w:r w:rsidRPr="008E3E5A">
              <w:rPr>
                <w:rFonts w:hint="eastAsia"/>
                <w:b/>
              </w:rPr>
              <w:t>年</w:t>
            </w:r>
            <w:r w:rsidRPr="008E3E5A">
              <w:rPr>
                <w:b/>
              </w:rPr>
              <w:t>3</w:t>
            </w:r>
            <w:r w:rsidRPr="008E3E5A">
              <w:rPr>
                <w:rFonts w:hint="eastAsia"/>
                <w:b/>
              </w:rPr>
              <w:t>月</w:t>
            </w:r>
            <w:r w:rsidRPr="008E3E5A">
              <w:rPr>
                <w:b/>
              </w:rPr>
              <w:t>20</w:t>
            </w:r>
            <w:r w:rsidRPr="008E3E5A">
              <w:rPr>
                <w:rFonts w:hint="eastAsia"/>
                <w:b/>
              </w:rPr>
              <w:t>日星期四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pPr>
              <w:rPr>
                <w:b/>
              </w:rPr>
            </w:pPr>
            <w:r w:rsidRPr="008E3E5A">
              <w:rPr>
                <w:rFonts w:hint="eastAsia"/>
                <w:b/>
              </w:rPr>
              <w:t>時間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b/>
              </w:rPr>
            </w:pPr>
            <w:r w:rsidRPr="008E3E5A">
              <w:rPr>
                <w:rFonts w:hint="eastAsia"/>
                <w:b/>
              </w:rPr>
              <w:t>場地一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b/>
              </w:rPr>
            </w:pPr>
            <w:r w:rsidRPr="008E3E5A">
              <w:rPr>
                <w:rFonts w:hint="eastAsia"/>
                <w:b/>
              </w:rPr>
              <w:t>場地二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b/>
              </w:rPr>
            </w:pPr>
            <w:r w:rsidRPr="008E3E5A">
              <w:rPr>
                <w:rFonts w:hint="eastAsia"/>
                <w:b/>
              </w:rPr>
              <w:t>場地三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b/>
              </w:rPr>
            </w:pPr>
            <w:r w:rsidRPr="008E3E5A">
              <w:rPr>
                <w:rFonts w:hint="eastAsia"/>
                <w:b/>
              </w:rPr>
              <w:t>場地四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b/>
              </w:rPr>
            </w:pPr>
            <w:r w:rsidRPr="008E3E5A">
              <w:rPr>
                <w:rFonts w:hint="eastAsia"/>
                <w:b/>
              </w:rPr>
              <w:t>場地五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b/>
              </w:rPr>
            </w:pPr>
            <w:r w:rsidRPr="008E3E5A">
              <w:rPr>
                <w:rFonts w:hint="eastAsia"/>
                <w:b/>
              </w:rPr>
              <w:t>場地六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8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20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</w:t>
            </w:r>
            <w:r w:rsidRPr="008E3E5A">
              <w:rPr>
                <w:sz w:val="20"/>
                <w:szCs w:val="20"/>
              </w:rPr>
              <w:t>24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</w:t>
            </w:r>
            <w:r w:rsidRPr="008E3E5A">
              <w:rPr>
                <w:sz w:val="20"/>
                <w:szCs w:val="20"/>
              </w:rPr>
              <w:t>26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小中女團</w:t>
            </w:r>
            <w:r w:rsidRPr="008E3E5A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小中女團</w:t>
            </w:r>
            <w:r w:rsidRPr="008E3E5A">
              <w:rPr>
                <w:sz w:val="20"/>
                <w:szCs w:val="20"/>
              </w:rPr>
              <w:t>19</w:t>
            </w:r>
          </w:p>
        </w:tc>
        <w:tc>
          <w:tcPr>
            <w:tcW w:w="1439" w:type="dxa"/>
          </w:tcPr>
          <w:p w:rsidR="00511C66" w:rsidRPr="008E3E5A" w:rsidRDefault="00511C66" w:rsidP="00BB109E">
            <w:r w:rsidRPr="008E3E5A">
              <w:rPr>
                <w:rFonts w:hint="eastAsia"/>
                <w:sz w:val="20"/>
                <w:szCs w:val="20"/>
              </w:rPr>
              <w:t>小中男團</w:t>
            </w:r>
            <w:r w:rsidRPr="008E3E5A">
              <w:rPr>
                <w:sz w:val="20"/>
                <w:szCs w:val="20"/>
              </w:rPr>
              <w:t>21</w:t>
            </w:r>
          </w:p>
        </w:tc>
        <w:tc>
          <w:tcPr>
            <w:tcW w:w="1418" w:type="dxa"/>
          </w:tcPr>
          <w:p w:rsidR="00511C66" w:rsidRPr="008E3E5A" w:rsidRDefault="00511C66" w:rsidP="00BB109E"/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9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00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小中男雙一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小中男雙二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小中男雙三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小中男雙四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小中男雙五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小中男雙六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9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20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小中女單一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小中女單二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小中女單三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小中女單四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小中女單五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小中女雙一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9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40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小中女雙二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小中女雙三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小中女雙四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小中女雙五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小中女雙六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小中女雙七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10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00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小高男單十一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小高男單十二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小高男單十三</w:t>
            </w:r>
          </w:p>
        </w:tc>
        <w:tc>
          <w:tcPr>
            <w:tcW w:w="1417" w:type="dxa"/>
          </w:tcPr>
          <w:p w:rsidR="00511C66" w:rsidRPr="008E3E5A" w:rsidRDefault="00511C66" w:rsidP="008E3E5A">
            <w:pPr>
              <w:tabs>
                <w:tab w:val="left" w:pos="1230"/>
              </w:tabs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小高男單十四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小高男單十五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小高男單十六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10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20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小高男團</w:t>
            </w:r>
            <w:r w:rsidRPr="008E3E5A">
              <w:rPr>
                <w:sz w:val="20"/>
                <w:szCs w:val="20"/>
              </w:rPr>
              <w:t>25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小中女團</w:t>
            </w:r>
            <w:r w:rsidRPr="008E3E5A">
              <w:rPr>
                <w:sz w:val="20"/>
                <w:szCs w:val="20"/>
              </w:rPr>
              <w:t>18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</w:tcPr>
          <w:p w:rsidR="00511C66" w:rsidRPr="008E3E5A" w:rsidRDefault="00511C66" w:rsidP="008E3E5A">
            <w:pPr>
              <w:tabs>
                <w:tab w:val="left" w:pos="1230"/>
              </w:tabs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10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rPr>
                <w:rFonts w:ascii="新細明體" w:hAnsi="新細明體"/>
              </w:rPr>
              <w:t>4</w:t>
            </w:r>
            <w:r w:rsidRPr="008E3E5A">
              <w:t>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小高男單十七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小高男單十八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小高男雙十一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小高男雙五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小高男雙六</w:t>
            </w:r>
          </w:p>
        </w:tc>
        <w:tc>
          <w:tcPr>
            <w:tcW w:w="1418" w:type="dxa"/>
          </w:tcPr>
          <w:p w:rsidR="00511C66" w:rsidRPr="008E3E5A" w:rsidRDefault="00511C66" w:rsidP="008E3E5A">
            <w:pPr>
              <w:tabs>
                <w:tab w:val="left" w:pos="1230"/>
              </w:tabs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小高男雙七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11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00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小高男雙八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小高男雙九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小高男雙十</w:t>
            </w:r>
          </w:p>
        </w:tc>
        <w:tc>
          <w:tcPr>
            <w:tcW w:w="1417" w:type="dxa"/>
          </w:tcPr>
          <w:p w:rsidR="00511C66" w:rsidRPr="008E3E5A" w:rsidRDefault="00511C66" w:rsidP="008E3E5A">
            <w:pPr>
              <w:tabs>
                <w:tab w:val="left" w:pos="1230"/>
              </w:tabs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小高男雙十二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小中男單九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小中男單十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11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20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小中男單十一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小中男單十二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小中男單十三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小中男單十五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小中男單十六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小中男雙七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11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40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小中男雙八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小中男雙九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小中男雙十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小高女單五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小高女單六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小高女單七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12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00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小高女單八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小中女單六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小中女單七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小中女單八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小中女單九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小高女雙六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13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20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小高女雙七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小高女雙八</w:t>
            </w:r>
          </w:p>
        </w:tc>
        <w:tc>
          <w:tcPr>
            <w:tcW w:w="1417" w:type="dxa"/>
          </w:tcPr>
          <w:p w:rsidR="00511C66" w:rsidRPr="008E3E5A" w:rsidRDefault="00511C66" w:rsidP="00BB109E">
            <w:r w:rsidRPr="008E3E5A">
              <w:rPr>
                <w:rFonts w:hint="eastAsia"/>
                <w:sz w:val="20"/>
                <w:szCs w:val="20"/>
              </w:rPr>
              <w:t>小高女雙九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國男團一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國男團二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高男團一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14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00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小中女雙八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小中女雙九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小中女雙十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小中女雙十一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小高女單九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小中女單十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14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20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高男團二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國男雙一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國男雙二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國男雙三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國男雙四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國男雙五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14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40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國男單一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國男單二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國男單三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國女單一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國女單二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高女單一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15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00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高男單一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高男單二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高男單三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高男單四</w:t>
            </w:r>
          </w:p>
        </w:tc>
        <w:tc>
          <w:tcPr>
            <w:tcW w:w="1439" w:type="dxa"/>
          </w:tcPr>
          <w:p w:rsidR="00511C66" w:rsidRPr="008E3E5A" w:rsidRDefault="00511C66" w:rsidP="008E3E5A">
            <w:pPr>
              <w:tabs>
                <w:tab w:val="left" w:pos="1095"/>
              </w:tabs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高女單二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高女單三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15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30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高男雙一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高男雙二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國女單三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國女單四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國男團三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國男團四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15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50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國男雙六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國男雙七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國男雙八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國男雙九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國女單五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國女單六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16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10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高男雙三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高男雙四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高男雙五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高男雙六</w:t>
            </w:r>
          </w:p>
        </w:tc>
        <w:tc>
          <w:tcPr>
            <w:tcW w:w="1439" w:type="dxa"/>
          </w:tcPr>
          <w:p w:rsidR="00511C66" w:rsidRPr="008E3E5A" w:rsidRDefault="00511C66" w:rsidP="008E3E5A">
            <w:pPr>
              <w:tabs>
                <w:tab w:val="left" w:pos="1095"/>
              </w:tabs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高女單四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高女單五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16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30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國男單四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國男單五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國男單六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國男單七</w:t>
            </w:r>
          </w:p>
        </w:tc>
        <w:tc>
          <w:tcPr>
            <w:tcW w:w="143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高男單五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高男單六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>
            <w:r w:rsidRPr="008E3E5A">
              <w:t>16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50</w:t>
            </w:r>
          </w:p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國男團</w:t>
            </w:r>
            <w:r w:rsidRPr="008E3E5A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國男團</w:t>
            </w:r>
            <w:r w:rsidRPr="008E3E5A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高男團三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高男團四</w:t>
            </w:r>
          </w:p>
        </w:tc>
        <w:tc>
          <w:tcPr>
            <w:tcW w:w="1439" w:type="dxa"/>
          </w:tcPr>
          <w:p w:rsidR="00511C66" w:rsidRPr="008E3E5A" w:rsidRDefault="00511C66" w:rsidP="008E3E5A">
            <w:pPr>
              <w:tabs>
                <w:tab w:val="left" w:pos="1095"/>
              </w:tabs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高女單六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高女單七</w:t>
            </w: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/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</w:tcPr>
          <w:p w:rsidR="00511C66" w:rsidRPr="008E3E5A" w:rsidRDefault="00511C66" w:rsidP="008E3E5A">
            <w:pPr>
              <w:tabs>
                <w:tab w:val="left" w:pos="1095"/>
              </w:tabs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</w:tr>
      <w:tr w:rsidR="00511C66" w:rsidRPr="008E3E5A" w:rsidTr="008E3E5A">
        <w:tc>
          <w:tcPr>
            <w:tcW w:w="1197" w:type="dxa"/>
          </w:tcPr>
          <w:p w:rsidR="00511C66" w:rsidRPr="008E3E5A" w:rsidRDefault="00511C66" w:rsidP="00BB109E"/>
        </w:tc>
        <w:tc>
          <w:tcPr>
            <w:tcW w:w="165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</w:tcPr>
          <w:p w:rsidR="00511C66" w:rsidRPr="008E3E5A" w:rsidRDefault="00511C66" w:rsidP="008E3E5A">
            <w:pPr>
              <w:tabs>
                <w:tab w:val="left" w:pos="1095"/>
              </w:tabs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</w:tr>
    </w:tbl>
    <w:p w:rsidR="00511C66" w:rsidRDefault="00511C66" w:rsidP="00540E9A"/>
    <w:p w:rsidR="00511C66" w:rsidRDefault="00511C66" w:rsidP="00540E9A">
      <w:pPr>
        <w:sectPr w:rsidR="00511C66" w:rsidSect="00376C2D">
          <w:pgSz w:w="11906" w:h="16838"/>
          <w:pgMar w:top="1440" w:right="1080" w:bottom="1440" w:left="1080" w:header="851" w:footer="992" w:gutter="0"/>
          <w:cols w:space="425"/>
          <w:docGrid w:type="lines" w:linePitch="360"/>
        </w:sectPr>
      </w:pPr>
    </w:p>
    <w:p w:rsidR="00511C66" w:rsidRDefault="00511C66" w:rsidP="00540E9A"/>
    <w:p w:rsidR="00511C66" w:rsidRPr="00931B1D" w:rsidRDefault="00511C66" w:rsidP="00BB109E">
      <w:pPr>
        <w:rPr>
          <w:b/>
        </w:rPr>
      </w:pPr>
      <w:r>
        <w:rPr>
          <w:b/>
        </w:rPr>
        <w:t>103</w:t>
      </w:r>
      <w:r w:rsidRPr="00931B1D">
        <w:rPr>
          <w:rFonts w:hint="eastAsia"/>
          <w:b/>
        </w:rPr>
        <w:t>年雲林縣春季縣長盃羽球比賽場次</w:t>
      </w:r>
      <w:r w:rsidRPr="00931B1D">
        <w:rPr>
          <w:b/>
        </w:rPr>
        <w:t>-</w:t>
      </w:r>
      <w:r w:rsidRPr="00931B1D">
        <w:rPr>
          <w:rFonts w:hint="eastAsia"/>
          <w:b/>
        </w:rPr>
        <w:t>時間表</w:t>
      </w:r>
    </w:p>
    <w:p w:rsidR="00511C66" w:rsidRPr="00931B1D" w:rsidRDefault="00511C66" w:rsidP="00BB109E">
      <w:pPr>
        <w:rPr>
          <w:b/>
        </w:rPr>
      </w:pPr>
      <w:r w:rsidRPr="00931B1D">
        <w:rPr>
          <w:rFonts w:hint="eastAsia"/>
          <w:b/>
        </w:rPr>
        <w:t>比賽地點</w:t>
      </w:r>
      <w:r w:rsidRPr="00931B1D">
        <w:rPr>
          <w:rFonts w:ascii="新細明體" w:hAnsi="新細明體" w:hint="eastAsia"/>
          <w:b/>
        </w:rPr>
        <w:t>：</w:t>
      </w:r>
      <w:r w:rsidRPr="00931B1D">
        <w:rPr>
          <w:rFonts w:hint="eastAsia"/>
          <w:b/>
        </w:rPr>
        <w:t>西螺國中體育館</w:t>
      </w:r>
    </w:p>
    <w:p w:rsidR="00511C66" w:rsidRPr="00931B1D" w:rsidRDefault="00511C66" w:rsidP="00BB109E">
      <w:pPr>
        <w:rPr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1701"/>
        <w:gridCol w:w="1417"/>
        <w:gridCol w:w="1701"/>
        <w:gridCol w:w="1418"/>
        <w:gridCol w:w="1559"/>
        <w:gridCol w:w="1559"/>
      </w:tblGrid>
      <w:tr w:rsidR="00511C66" w:rsidRPr="008E3E5A" w:rsidTr="008E3E5A">
        <w:tc>
          <w:tcPr>
            <w:tcW w:w="10314" w:type="dxa"/>
            <w:gridSpan w:val="7"/>
          </w:tcPr>
          <w:p w:rsidR="00511C66" w:rsidRPr="008E3E5A" w:rsidRDefault="00511C66" w:rsidP="008E3E5A">
            <w:pPr>
              <w:jc w:val="center"/>
              <w:rPr>
                <w:b/>
              </w:rPr>
            </w:pPr>
            <w:r w:rsidRPr="008E3E5A">
              <w:rPr>
                <w:b/>
              </w:rPr>
              <w:t>103</w:t>
            </w:r>
            <w:r w:rsidRPr="008E3E5A">
              <w:rPr>
                <w:rFonts w:hint="eastAsia"/>
                <w:b/>
              </w:rPr>
              <w:t>年</w:t>
            </w:r>
            <w:r w:rsidRPr="008E3E5A">
              <w:rPr>
                <w:b/>
              </w:rPr>
              <w:t>3</w:t>
            </w:r>
            <w:r w:rsidRPr="008E3E5A">
              <w:rPr>
                <w:rFonts w:hint="eastAsia"/>
                <w:b/>
              </w:rPr>
              <w:t>月</w:t>
            </w:r>
            <w:r w:rsidRPr="008E3E5A">
              <w:rPr>
                <w:b/>
              </w:rPr>
              <w:t>21</w:t>
            </w:r>
            <w:r w:rsidRPr="008E3E5A">
              <w:rPr>
                <w:rFonts w:hint="eastAsia"/>
                <w:b/>
              </w:rPr>
              <w:t>日星期五</w:t>
            </w: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BB109E">
            <w:r w:rsidRPr="008E3E5A">
              <w:rPr>
                <w:rFonts w:hint="eastAsia"/>
              </w:rPr>
              <w:t>時間</w:t>
            </w:r>
          </w:p>
        </w:tc>
        <w:tc>
          <w:tcPr>
            <w:tcW w:w="1701" w:type="dxa"/>
          </w:tcPr>
          <w:p w:rsidR="00511C66" w:rsidRPr="008E3E5A" w:rsidRDefault="00511C66" w:rsidP="00BB109E">
            <w:r w:rsidRPr="008E3E5A">
              <w:rPr>
                <w:rFonts w:hint="eastAsia"/>
              </w:rPr>
              <w:t>場地一</w:t>
            </w:r>
          </w:p>
        </w:tc>
        <w:tc>
          <w:tcPr>
            <w:tcW w:w="1417" w:type="dxa"/>
          </w:tcPr>
          <w:p w:rsidR="00511C66" w:rsidRPr="008E3E5A" w:rsidRDefault="00511C66" w:rsidP="00BB109E">
            <w:r w:rsidRPr="008E3E5A">
              <w:rPr>
                <w:rFonts w:hint="eastAsia"/>
              </w:rPr>
              <w:t>場地二</w:t>
            </w:r>
          </w:p>
        </w:tc>
        <w:tc>
          <w:tcPr>
            <w:tcW w:w="1701" w:type="dxa"/>
          </w:tcPr>
          <w:p w:rsidR="00511C66" w:rsidRPr="008E3E5A" w:rsidRDefault="00511C66" w:rsidP="00BB109E">
            <w:r w:rsidRPr="008E3E5A">
              <w:rPr>
                <w:rFonts w:hint="eastAsia"/>
              </w:rPr>
              <w:t>場地三</w:t>
            </w:r>
          </w:p>
        </w:tc>
        <w:tc>
          <w:tcPr>
            <w:tcW w:w="1418" w:type="dxa"/>
          </w:tcPr>
          <w:p w:rsidR="00511C66" w:rsidRPr="008E3E5A" w:rsidRDefault="00511C66" w:rsidP="00BB109E">
            <w:r w:rsidRPr="008E3E5A">
              <w:rPr>
                <w:rFonts w:hint="eastAsia"/>
              </w:rPr>
              <w:t>場地四</w:t>
            </w:r>
          </w:p>
        </w:tc>
        <w:tc>
          <w:tcPr>
            <w:tcW w:w="1559" w:type="dxa"/>
          </w:tcPr>
          <w:p w:rsidR="00511C66" w:rsidRPr="008E3E5A" w:rsidRDefault="00511C66" w:rsidP="00BB109E">
            <w:r w:rsidRPr="008E3E5A">
              <w:rPr>
                <w:rFonts w:hint="eastAsia"/>
              </w:rPr>
              <w:t>場地五</w:t>
            </w:r>
          </w:p>
        </w:tc>
        <w:tc>
          <w:tcPr>
            <w:tcW w:w="1559" w:type="dxa"/>
          </w:tcPr>
          <w:p w:rsidR="00511C66" w:rsidRPr="008E3E5A" w:rsidRDefault="00511C66" w:rsidP="00BB109E">
            <w:r w:rsidRPr="008E3E5A">
              <w:rPr>
                <w:rFonts w:hint="eastAsia"/>
              </w:rPr>
              <w:t>場地六</w:t>
            </w: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BB109E">
            <w:r w:rsidRPr="008E3E5A">
              <w:t>8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20</w:t>
            </w:r>
          </w:p>
        </w:tc>
        <w:tc>
          <w:tcPr>
            <w:tcW w:w="1701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</w:t>
            </w:r>
            <w:r w:rsidRPr="008E3E5A">
              <w:rPr>
                <w:sz w:val="20"/>
                <w:szCs w:val="20"/>
              </w:rPr>
              <w:t>19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</w:t>
            </w:r>
            <w:r w:rsidRPr="008E3E5A">
              <w:rPr>
                <w:sz w:val="20"/>
                <w:szCs w:val="20"/>
              </w:rPr>
              <w:t>20</w:t>
            </w:r>
          </w:p>
        </w:tc>
        <w:tc>
          <w:tcPr>
            <w:tcW w:w="1701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</w:t>
            </w:r>
            <w:r w:rsidRPr="008E3E5A">
              <w:rPr>
                <w:sz w:val="20"/>
                <w:szCs w:val="20"/>
              </w:rPr>
              <w:t>21</w:t>
            </w:r>
          </w:p>
        </w:tc>
        <w:tc>
          <w:tcPr>
            <w:tcW w:w="1418" w:type="dxa"/>
          </w:tcPr>
          <w:p w:rsidR="00511C66" w:rsidRPr="008E3E5A" w:rsidRDefault="00511C66" w:rsidP="008E3E5A">
            <w:pPr>
              <w:tabs>
                <w:tab w:val="left" w:pos="1230"/>
              </w:tabs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</w:t>
            </w:r>
            <w:r w:rsidRPr="008E3E5A">
              <w:rPr>
                <w:sz w:val="20"/>
                <w:szCs w:val="20"/>
              </w:rPr>
              <w:t>22</w:t>
            </w:r>
          </w:p>
        </w:tc>
        <w:tc>
          <w:tcPr>
            <w:tcW w:w="155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小中女單十</w:t>
            </w:r>
          </w:p>
        </w:tc>
        <w:tc>
          <w:tcPr>
            <w:tcW w:w="155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小中女單十一</w:t>
            </w: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BB109E">
            <w:r w:rsidRPr="008E3E5A">
              <w:t>8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40</w:t>
            </w:r>
          </w:p>
        </w:tc>
        <w:tc>
          <w:tcPr>
            <w:tcW w:w="1701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小中男單十七</w:t>
            </w: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小中男單十八</w:t>
            </w:r>
          </w:p>
        </w:tc>
        <w:tc>
          <w:tcPr>
            <w:tcW w:w="1701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小中男單十九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小中男單二十</w:t>
            </w:r>
          </w:p>
        </w:tc>
        <w:tc>
          <w:tcPr>
            <w:tcW w:w="1559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小高女單</w:t>
            </w:r>
            <w:r w:rsidRPr="008E3E5A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小中女單</w:t>
            </w:r>
            <w:r w:rsidRPr="008E3E5A">
              <w:rPr>
                <w:sz w:val="20"/>
                <w:szCs w:val="20"/>
              </w:rPr>
              <w:t>12</w:t>
            </w: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BB109E">
            <w:r w:rsidRPr="008E3E5A">
              <w:t>9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00</w:t>
            </w:r>
          </w:p>
        </w:tc>
        <w:tc>
          <w:tcPr>
            <w:tcW w:w="1701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小中女單</w:t>
            </w:r>
            <w:r w:rsidRPr="008E3E5A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小中女單</w:t>
            </w:r>
            <w:r w:rsidRPr="008E3E5A"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小中男雙</w:t>
            </w:r>
            <w:r w:rsidRPr="008E3E5A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小中男雙</w:t>
            </w:r>
            <w:r w:rsidRPr="008E3E5A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小中男雙十一</w:t>
            </w:r>
          </w:p>
        </w:tc>
        <w:tc>
          <w:tcPr>
            <w:tcW w:w="155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小中男雙十二</w:t>
            </w: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BB109E">
            <w:r w:rsidRPr="008E3E5A">
              <w:t>9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20</w:t>
            </w:r>
          </w:p>
        </w:tc>
        <w:tc>
          <w:tcPr>
            <w:tcW w:w="1701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小中女雙</w:t>
            </w:r>
            <w:r w:rsidRPr="008E3E5A">
              <w:rPr>
                <w:sz w:val="20"/>
                <w:szCs w:val="20"/>
              </w:rPr>
              <w:t>14</w:t>
            </w:r>
          </w:p>
        </w:tc>
        <w:tc>
          <w:tcPr>
            <w:tcW w:w="1417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小中女雙</w:t>
            </w:r>
            <w:r w:rsidRPr="008E3E5A">
              <w:rPr>
                <w:sz w:val="20"/>
                <w:szCs w:val="20"/>
              </w:rPr>
              <w:t>15</w:t>
            </w:r>
          </w:p>
        </w:tc>
        <w:tc>
          <w:tcPr>
            <w:tcW w:w="1701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小中女雙十二</w:t>
            </w:r>
          </w:p>
        </w:tc>
        <w:tc>
          <w:tcPr>
            <w:tcW w:w="1418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小中女雙十三</w:t>
            </w:r>
          </w:p>
        </w:tc>
        <w:tc>
          <w:tcPr>
            <w:tcW w:w="1559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小高女雙十</w:t>
            </w:r>
          </w:p>
        </w:tc>
        <w:tc>
          <w:tcPr>
            <w:tcW w:w="1559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小高女雙十一</w:t>
            </w: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BB109E">
            <w:r w:rsidRPr="008E3E5A">
              <w:t>9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40</w:t>
            </w:r>
          </w:p>
        </w:tc>
        <w:tc>
          <w:tcPr>
            <w:tcW w:w="1701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小高女雙</w:t>
            </w:r>
            <w:r w:rsidRPr="008E3E5A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小高女雙</w:t>
            </w:r>
            <w:r w:rsidRPr="008E3E5A"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小高男雙十三</w:t>
            </w:r>
          </w:p>
        </w:tc>
        <w:tc>
          <w:tcPr>
            <w:tcW w:w="1418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小高男雙十四</w:t>
            </w:r>
          </w:p>
        </w:tc>
        <w:tc>
          <w:tcPr>
            <w:tcW w:w="1559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小高男雙十五</w:t>
            </w:r>
          </w:p>
        </w:tc>
        <w:tc>
          <w:tcPr>
            <w:tcW w:w="1559" w:type="dxa"/>
          </w:tcPr>
          <w:p w:rsidR="00511C66" w:rsidRPr="008E3E5A" w:rsidRDefault="00511C66" w:rsidP="008E3E5A">
            <w:pPr>
              <w:tabs>
                <w:tab w:val="left" w:pos="1230"/>
              </w:tabs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小高男雙十六</w:t>
            </w: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BB109E">
            <w:r w:rsidRPr="008E3E5A">
              <w:t>10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00</w:t>
            </w:r>
          </w:p>
        </w:tc>
        <w:tc>
          <w:tcPr>
            <w:tcW w:w="1701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</w:t>
            </w:r>
            <w:r w:rsidRPr="008E3E5A">
              <w:rPr>
                <w:sz w:val="20"/>
                <w:szCs w:val="20"/>
              </w:rPr>
              <w:t>23</w:t>
            </w:r>
          </w:p>
        </w:tc>
        <w:tc>
          <w:tcPr>
            <w:tcW w:w="1417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</w:t>
            </w:r>
            <w:r w:rsidRPr="008E3E5A">
              <w:rPr>
                <w:sz w:val="20"/>
                <w:szCs w:val="20"/>
              </w:rPr>
              <w:t>24</w:t>
            </w:r>
          </w:p>
        </w:tc>
        <w:tc>
          <w:tcPr>
            <w:tcW w:w="1701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</w:t>
            </w:r>
            <w:r w:rsidRPr="008E3E5A">
              <w:rPr>
                <w:sz w:val="20"/>
                <w:szCs w:val="20"/>
              </w:rPr>
              <w:t>21</w:t>
            </w:r>
          </w:p>
        </w:tc>
        <w:tc>
          <w:tcPr>
            <w:tcW w:w="1418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</w:t>
            </w:r>
            <w:r w:rsidRPr="008E3E5A">
              <w:rPr>
                <w:sz w:val="20"/>
                <w:szCs w:val="20"/>
              </w:rPr>
              <w:t>22</w:t>
            </w:r>
          </w:p>
        </w:tc>
        <w:tc>
          <w:tcPr>
            <w:tcW w:w="1559" w:type="dxa"/>
          </w:tcPr>
          <w:p w:rsidR="00511C66" w:rsidRPr="008E3E5A" w:rsidRDefault="00511C66" w:rsidP="008E3E5A">
            <w:pPr>
              <w:tabs>
                <w:tab w:val="left" w:pos="1095"/>
              </w:tabs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高女單六</w:t>
            </w:r>
          </w:p>
        </w:tc>
        <w:tc>
          <w:tcPr>
            <w:tcW w:w="1559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高女單七</w:t>
            </w: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BB109E">
            <w:r w:rsidRPr="008E3E5A">
              <w:t>10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20</w:t>
            </w:r>
          </w:p>
        </w:tc>
        <w:tc>
          <w:tcPr>
            <w:tcW w:w="1701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高男團七</w:t>
            </w:r>
          </w:p>
        </w:tc>
        <w:tc>
          <w:tcPr>
            <w:tcW w:w="1417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高男團六</w:t>
            </w:r>
          </w:p>
        </w:tc>
        <w:tc>
          <w:tcPr>
            <w:tcW w:w="1701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國男團七</w:t>
            </w:r>
          </w:p>
        </w:tc>
        <w:tc>
          <w:tcPr>
            <w:tcW w:w="1418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國男團</w:t>
            </w:r>
            <w:r w:rsidRPr="008E3E5A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711B03">
            <w:r w:rsidRPr="008E3E5A">
              <w:t>10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rPr>
                <w:rFonts w:ascii="新細明體" w:hAnsi="新細明體"/>
              </w:rPr>
              <w:t>5</w:t>
            </w:r>
            <w:r w:rsidRPr="008E3E5A">
              <w:t>0</w:t>
            </w:r>
          </w:p>
        </w:tc>
        <w:tc>
          <w:tcPr>
            <w:tcW w:w="1701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小中女單十五</w:t>
            </w:r>
          </w:p>
        </w:tc>
        <w:tc>
          <w:tcPr>
            <w:tcW w:w="1417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小中女單</w:t>
            </w:r>
            <w:r w:rsidRPr="008E3E5A">
              <w:rPr>
                <w:sz w:val="20"/>
                <w:szCs w:val="20"/>
              </w:rPr>
              <w:t>16</w:t>
            </w:r>
          </w:p>
        </w:tc>
        <w:tc>
          <w:tcPr>
            <w:tcW w:w="1701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小中女單</w:t>
            </w:r>
            <w:r w:rsidRPr="008E3E5A">
              <w:rPr>
                <w:sz w:val="20"/>
                <w:szCs w:val="20"/>
              </w:rPr>
              <w:t>17</w:t>
            </w:r>
          </w:p>
        </w:tc>
        <w:tc>
          <w:tcPr>
            <w:tcW w:w="1418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小中女單</w:t>
            </w:r>
            <w:r w:rsidRPr="008E3E5A">
              <w:rPr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小中女雙十六</w:t>
            </w:r>
          </w:p>
        </w:tc>
        <w:tc>
          <w:tcPr>
            <w:tcW w:w="1559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小中女雙</w:t>
            </w:r>
            <w:r w:rsidRPr="008E3E5A">
              <w:rPr>
                <w:sz w:val="20"/>
                <w:szCs w:val="20"/>
              </w:rPr>
              <w:t>17</w:t>
            </w: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711B03">
            <w:r w:rsidRPr="008E3E5A">
              <w:t>11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10</w:t>
            </w:r>
          </w:p>
        </w:tc>
        <w:tc>
          <w:tcPr>
            <w:tcW w:w="1701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小中女雙</w:t>
            </w:r>
            <w:r w:rsidRPr="008E3E5A">
              <w:rPr>
                <w:sz w:val="20"/>
                <w:szCs w:val="20"/>
              </w:rPr>
              <w:t>18</w:t>
            </w:r>
          </w:p>
        </w:tc>
        <w:tc>
          <w:tcPr>
            <w:tcW w:w="1417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小中女雙</w:t>
            </w:r>
            <w:r w:rsidRPr="008E3E5A">
              <w:rPr>
                <w:sz w:val="20"/>
                <w:szCs w:val="20"/>
              </w:rPr>
              <w:t>19</w:t>
            </w:r>
          </w:p>
        </w:tc>
        <w:tc>
          <w:tcPr>
            <w:tcW w:w="1701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國男單九</w:t>
            </w:r>
          </w:p>
        </w:tc>
        <w:tc>
          <w:tcPr>
            <w:tcW w:w="1418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國男單十</w:t>
            </w:r>
          </w:p>
        </w:tc>
        <w:tc>
          <w:tcPr>
            <w:tcW w:w="1559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國男單</w:t>
            </w:r>
            <w:r w:rsidRPr="008E3E5A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國男單</w:t>
            </w:r>
            <w:r w:rsidRPr="008E3E5A">
              <w:rPr>
                <w:sz w:val="20"/>
                <w:szCs w:val="20"/>
              </w:rPr>
              <w:t>12</w:t>
            </w: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711B03">
            <w:r w:rsidRPr="008E3E5A">
              <w:t>11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30</w:t>
            </w:r>
          </w:p>
        </w:tc>
        <w:tc>
          <w:tcPr>
            <w:tcW w:w="1701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</w:t>
            </w:r>
            <w:r w:rsidRPr="008E3E5A">
              <w:rPr>
                <w:sz w:val="20"/>
                <w:szCs w:val="20"/>
              </w:rPr>
              <w:t>23</w:t>
            </w:r>
          </w:p>
        </w:tc>
        <w:tc>
          <w:tcPr>
            <w:tcW w:w="1417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</w:t>
            </w:r>
            <w:r w:rsidRPr="008E3E5A">
              <w:rPr>
                <w:sz w:val="20"/>
                <w:szCs w:val="20"/>
              </w:rPr>
              <w:t>24</w:t>
            </w:r>
          </w:p>
        </w:tc>
        <w:tc>
          <w:tcPr>
            <w:tcW w:w="1701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</w:t>
            </w:r>
            <w:r w:rsidRPr="008E3E5A">
              <w:rPr>
                <w:sz w:val="20"/>
                <w:szCs w:val="20"/>
              </w:rPr>
              <w:t>15</w:t>
            </w:r>
          </w:p>
        </w:tc>
        <w:tc>
          <w:tcPr>
            <w:tcW w:w="1418" w:type="dxa"/>
          </w:tcPr>
          <w:p w:rsidR="00511C66" w:rsidRPr="008E3E5A" w:rsidRDefault="00511C66" w:rsidP="008E3E5A">
            <w:pPr>
              <w:tabs>
                <w:tab w:val="left" w:pos="1230"/>
              </w:tabs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</w:t>
            </w:r>
            <w:r w:rsidRPr="008E3E5A">
              <w:rPr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小高女單十三</w:t>
            </w:r>
          </w:p>
        </w:tc>
        <w:tc>
          <w:tcPr>
            <w:tcW w:w="1559" w:type="dxa"/>
          </w:tcPr>
          <w:p w:rsidR="00511C66" w:rsidRPr="008E3E5A" w:rsidRDefault="00511C66" w:rsidP="008E3E5A">
            <w:pPr>
              <w:tabs>
                <w:tab w:val="left" w:pos="1230"/>
              </w:tabs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小高女單</w:t>
            </w:r>
            <w:r w:rsidRPr="008E3E5A">
              <w:rPr>
                <w:sz w:val="20"/>
                <w:szCs w:val="20"/>
              </w:rPr>
              <w:t>15</w:t>
            </w: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711B03">
            <w:r w:rsidRPr="008E3E5A">
              <w:t>11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50</w:t>
            </w:r>
          </w:p>
        </w:tc>
        <w:tc>
          <w:tcPr>
            <w:tcW w:w="1701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小高女單</w:t>
            </w:r>
            <w:r w:rsidRPr="008E3E5A">
              <w:rPr>
                <w:sz w:val="20"/>
                <w:szCs w:val="20"/>
              </w:rPr>
              <w:t>14</w:t>
            </w:r>
          </w:p>
        </w:tc>
        <w:tc>
          <w:tcPr>
            <w:tcW w:w="1417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</w:t>
            </w:r>
            <w:r w:rsidRPr="008E3E5A">
              <w:rPr>
                <w:sz w:val="20"/>
                <w:szCs w:val="20"/>
              </w:rPr>
              <w:t>26</w:t>
            </w:r>
          </w:p>
        </w:tc>
        <w:tc>
          <w:tcPr>
            <w:tcW w:w="1701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</w:t>
            </w:r>
            <w:r w:rsidRPr="008E3E5A">
              <w:rPr>
                <w:sz w:val="20"/>
                <w:szCs w:val="20"/>
              </w:rPr>
              <w:t>25</w:t>
            </w:r>
          </w:p>
        </w:tc>
        <w:tc>
          <w:tcPr>
            <w:tcW w:w="1418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</w:t>
            </w:r>
            <w:r w:rsidRPr="008E3E5A">
              <w:rPr>
                <w:sz w:val="20"/>
                <w:szCs w:val="20"/>
              </w:rPr>
              <w:t>27</w:t>
            </w:r>
          </w:p>
        </w:tc>
        <w:tc>
          <w:tcPr>
            <w:tcW w:w="1559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小中男單</w:t>
            </w:r>
            <w:r w:rsidRPr="008E3E5A">
              <w:rPr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小高女雙</w:t>
            </w:r>
            <w:r w:rsidRPr="008E3E5A">
              <w:rPr>
                <w:sz w:val="20"/>
                <w:szCs w:val="20"/>
              </w:rPr>
              <w:t>15</w:t>
            </w: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711B03">
            <w:r w:rsidRPr="008E3E5A">
              <w:t>13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20</w:t>
            </w:r>
          </w:p>
        </w:tc>
        <w:tc>
          <w:tcPr>
            <w:tcW w:w="1701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小高女雙</w:t>
            </w:r>
            <w:r w:rsidRPr="008E3E5A">
              <w:rPr>
                <w:sz w:val="20"/>
                <w:szCs w:val="20"/>
              </w:rPr>
              <w:t>16</w:t>
            </w:r>
          </w:p>
        </w:tc>
        <w:tc>
          <w:tcPr>
            <w:tcW w:w="1417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小高女雙</w:t>
            </w:r>
            <w:r w:rsidRPr="008E3E5A">
              <w:rPr>
                <w:sz w:val="20"/>
                <w:szCs w:val="20"/>
              </w:rPr>
              <w:t>17</w:t>
            </w:r>
          </w:p>
        </w:tc>
        <w:tc>
          <w:tcPr>
            <w:tcW w:w="1701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小高女雙</w:t>
            </w:r>
            <w:r w:rsidRPr="008E3E5A">
              <w:rPr>
                <w:sz w:val="20"/>
                <w:szCs w:val="20"/>
              </w:rPr>
              <w:t>18</w:t>
            </w:r>
          </w:p>
        </w:tc>
        <w:tc>
          <w:tcPr>
            <w:tcW w:w="1418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小高男雙十七</w:t>
            </w:r>
          </w:p>
        </w:tc>
        <w:tc>
          <w:tcPr>
            <w:tcW w:w="1559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小高男雙十八</w:t>
            </w:r>
          </w:p>
        </w:tc>
        <w:tc>
          <w:tcPr>
            <w:tcW w:w="155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</w:t>
            </w:r>
            <w:r w:rsidRPr="008E3E5A">
              <w:rPr>
                <w:sz w:val="20"/>
                <w:szCs w:val="20"/>
              </w:rPr>
              <w:t>22</w:t>
            </w: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711B03">
            <w:r w:rsidRPr="008E3E5A">
              <w:t>13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50</w:t>
            </w:r>
          </w:p>
        </w:tc>
        <w:tc>
          <w:tcPr>
            <w:tcW w:w="1701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</w:t>
            </w:r>
            <w:r w:rsidRPr="008E3E5A">
              <w:rPr>
                <w:sz w:val="20"/>
                <w:szCs w:val="20"/>
              </w:rPr>
              <w:t>23</w:t>
            </w:r>
          </w:p>
        </w:tc>
        <w:tc>
          <w:tcPr>
            <w:tcW w:w="1417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小中男雙十六</w:t>
            </w:r>
          </w:p>
        </w:tc>
        <w:tc>
          <w:tcPr>
            <w:tcW w:w="1701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小中男雙</w:t>
            </w:r>
            <w:r w:rsidRPr="008E3E5A">
              <w:rPr>
                <w:sz w:val="20"/>
                <w:szCs w:val="20"/>
              </w:rPr>
              <w:t>15</w:t>
            </w:r>
          </w:p>
        </w:tc>
        <w:tc>
          <w:tcPr>
            <w:tcW w:w="1418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小中男雙</w:t>
            </w:r>
            <w:r w:rsidRPr="008E3E5A">
              <w:rPr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小中男雙</w:t>
            </w:r>
            <w:r w:rsidRPr="008E3E5A">
              <w:rPr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711B03">
            <w:r w:rsidRPr="008E3E5A">
              <w:t>14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10</w:t>
            </w:r>
          </w:p>
        </w:tc>
        <w:tc>
          <w:tcPr>
            <w:tcW w:w="1701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高男團八</w:t>
            </w:r>
          </w:p>
        </w:tc>
        <w:tc>
          <w:tcPr>
            <w:tcW w:w="1417" w:type="dxa"/>
          </w:tcPr>
          <w:p w:rsidR="00511C66" w:rsidRPr="008E3E5A" w:rsidRDefault="00511C66" w:rsidP="00325AAB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高男團九</w:t>
            </w:r>
          </w:p>
        </w:tc>
        <w:tc>
          <w:tcPr>
            <w:tcW w:w="1701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國男團</w:t>
            </w:r>
            <w:r w:rsidRPr="008E3E5A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小高男雙十九</w:t>
            </w:r>
          </w:p>
        </w:tc>
        <w:tc>
          <w:tcPr>
            <w:tcW w:w="155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</w:t>
            </w:r>
            <w:r w:rsidRPr="008E3E5A">
              <w:rPr>
                <w:sz w:val="20"/>
                <w:szCs w:val="20"/>
              </w:rPr>
              <w:t>27</w:t>
            </w: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711B03">
            <w:r w:rsidRPr="008E3E5A">
              <w:t>14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40</w:t>
            </w:r>
          </w:p>
        </w:tc>
        <w:tc>
          <w:tcPr>
            <w:tcW w:w="1701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</w:t>
            </w:r>
            <w:r w:rsidRPr="008E3E5A">
              <w:rPr>
                <w:sz w:val="20"/>
                <w:szCs w:val="20"/>
              </w:rPr>
              <w:t>28</w:t>
            </w:r>
          </w:p>
        </w:tc>
        <w:tc>
          <w:tcPr>
            <w:tcW w:w="1417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</w:t>
            </w:r>
            <w:r w:rsidRPr="008E3E5A">
              <w:rPr>
                <w:sz w:val="20"/>
                <w:szCs w:val="20"/>
              </w:rPr>
              <w:t>29</w:t>
            </w:r>
          </w:p>
        </w:tc>
        <w:tc>
          <w:tcPr>
            <w:tcW w:w="1701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小高男單</w:t>
            </w:r>
            <w:r w:rsidRPr="008E3E5A"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</w:t>
            </w:r>
            <w:r w:rsidRPr="008E3E5A">
              <w:rPr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</w:t>
            </w:r>
            <w:r w:rsidRPr="008E3E5A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小高男雙</w:t>
            </w:r>
            <w:r w:rsidRPr="008E3E5A">
              <w:rPr>
                <w:sz w:val="20"/>
                <w:szCs w:val="20"/>
              </w:rPr>
              <w:t>24</w:t>
            </w: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711B03">
            <w:r w:rsidRPr="008E3E5A">
              <w:t>15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00</w:t>
            </w:r>
          </w:p>
        </w:tc>
        <w:tc>
          <w:tcPr>
            <w:tcW w:w="1701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國男雙十</w:t>
            </w:r>
          </w:p>
        </w:tc>
        <w:tc>
          <w:tcPr>
            <w:tcW w:w="1417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國男雙十一</w:t>
            </w:r>
          </w:p>
        </w:tc>
        <w:tc>
          <w:tcPr>
            <w:tcW w:w="1701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國男雙</w:t>
            </w:r>
            <w:r w:rsidRPr="008E3E5A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國男雙</w:t>
            </w:r>
            <w:r w:rsidRPr="008E3E5A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511C66" w:rsidRPr="008E3E5A" w:rsidRDefault="00511C66" w:rsidP="008E3E5A">
            <w:pPr>
              <w:tabs>
                <w:tab w:val="left" w:pos="1095"/>
              </w:tabs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高女單八</w:t>
            </w:r>
          </w:p>
        </w:tc>
        <w:tc>
          <w:tcPr>
            <w:tcW w:w="1559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高女單九</w:t>
            </w: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711B03">
            <w:r w:rsidRPr="008E3E5A">
              <w:t>15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30</w:t>
            </w:r>
          </w:p>
        </w:tc>
        <w:tc>
          <w:tcPr>
            <w:tcW w:w="1701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高男雙七</w:t>
            </w:r>
          </w:p>
        </w:tc>
        <w:tc>
          <w:tcPr>
            <w:tcW w:w="1417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高男雙八</w:t>
            </w:r>
          </w:p>
        </w:tc>
        <w:tc>
          <w:tcPr>
            <w:tcW w:w="1701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高男雙</w:t>
            </w:r>
            <w:r w:rsidRPr="008E3E5A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高男雙</w:t>
            </w:r>
            <w:r w:rsidRPr="008E3E5A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高男單九</w:t>
            </w:r>
          </w:p>
        </w:tc>
        <w:tc>
          <w:tcPr>
            <w:tcW w:w="1559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高男單十</w:t>
            </w: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711B03">
            <w:r w:rsidRPr="008E3E5A">
              <w:t>15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50</w:t>
            </w:r>
          </w:p>
        </w:tc>
        <w:tc>
          <w:tcPr>
            <w:tcW w:w="1701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高男單</w:t>
            </w:r>
            <w:r w:rsidRPr="008E3E5A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高男單</w:t>
            </w:r>
            <w:r w:rsidRPr="008E3E5A"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高女單十</w:t>
            </w:r>
          </w:p>
        </w:tc>
        <w:tc>
          <w:tcPr>
            <w:tcW w:w="1418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國男單</w:t>
            </w:r>
            <w:r w:rsidRPr="008E3E5A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國男單</w:t>
            </w:r>
            <w:r w:rsidRPr="008E3E5A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國男單</w:t>
            </w:r>
            <w:r w:rsidRPr="008E3E5A">
              <w:rPr>
                <w:sz w:val="20"/>
                <w:szCs w:val="20"/>
              </w:rPr>
              <w:t>15</w:t>
            </w: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711B03">
            <w:r w:rsidRPr="008E3E5A">
              <w:t>16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10</w:t>
            </w:r>
          </w:p>
        </w:tc>
        <w:tc>
          <w:tcPr>
            <w:tcW w:w="1701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國男雙十</w:t>
            </w:r>
            <w:r w:rsidRPr="008E3E5A">
              <w:rPr>
                <w:sz w:val="20"/>
                <w:szCs w:val="20"/>
              </w:rPr>
              <w:t>15</w:t>
            </w:r>
          </w:p>
        </w:tc>
        <w:tc>
          <w:tcPr>
            <w:tcW w:w="1417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國男雙</w:t>
            </w:r>
            <w:r w:rsidRPr="008E3E5A">
              <w:rPr>
                <w:sz w:val="20"/>
                <w:szCs w:val="20"/>
              </w:rPr>
              <w:t>16</w:t>
            </w:r>
          </w:p>
        </w:tc>
        <w:tc>
          <w:tcPr>
            <w:tcW w:w="1701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國男雙</w:t>
            </w:r>
            <w:r w:rsidRPr="008E3E5A">
              <w:rPr>
                <w:sz w:val="20"/>
                <w:szCs w:val="20"/>
              </w:rPr>
              <w:t>17</w:t>
            </w:r>
          </w:p>
        </w:tc>
        <w:tc>
          <w:tcPr>
            <w:tcW w:w="1418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國男雙</w:t>
            </w:r>
            <w:r w:rsidRPr="008E3E5A">
              <w:rPr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511C66" w:rsidRPr="008E3E5A" w:rsidRDefault="00511C66" w:rsidP="008E3E5A">
            <w:pPr>
              <w:tabs>
                <w:tab w:val="left" w:pos="1095"/>
              </w:tabs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高男團十</w:t>
            </w:r>
          </w:p>
        </w:tc>
        <w:tc>
          <w:tcPr>
            <w:tcW w:w="155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711B03">
            <w:r w:rsidRPr="008E3E5A">
              <w:t>16</w:t>
            </w:r>
            <w:r w:rsidRPr="008E3E5A">
              <w:rPr>
                <w:rFonts w:ascii="新細明體" w:hAnsi="新細明體" w:hint="eastAsia"/>
              </w:rPr>
              <w:t>：</w:t>
            </w:r>
            <w:r w:rsidRPr="008E3E5A">
              <w:t>30</w:t>
            </w:r>
          </w:p>
        </w:tc>
        <w:tc>
          <w:tcPr>
            <w:tcW w:w="1701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高男單九</w:t>
            </w:r>
          </w:p>
        </w:tc>
        <w:tc>
          <w:tcPr>
            <w:tcW w:w="1417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高男單</w:t>
            </w:r>
            <w:r w:rsidRPr="008E3E5A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高男雙</w:t>
            </w:r>
            <w:r w:rsidRPr="008E3E5A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高男雙</w:t>
            </w:r>
            <w:r w:rsidRPr="008E3E5A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511C66" w:rsidRPr="008E3E5A" w:rsidRDefault="00511C66" w:rsidP="00711B03">
            <w:pPr>
              <w:rPr>
                <w:sz w:val="20"/>
                <w:szCs w:val="20"/>
              </w:rPr>
            </w:pPr>
            <w:r w:rsidRPr="008E3E5A">
              <w:rPr>
                <w:rFonts w:hint="eastAsia"/>
                <w:sz w:val="20"/>
                <w:szCs w:val="20"/>
              </w:rPr>
              <w:t>高男雙</w:t>
            </w:r>
            <w:r w:rsidRPr="008E3E5A">
              <w:rPr>
                <w:sz w:val="20"/>
                <w:szCs w:val="20"/>
              </w:rPr>
              <w:t>13</w:t>
            </w: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711B03"/>
        </w:tc>
        <w:tc>
          <w:tcPr>
            <w:tcW w:w="1701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BB109E"/>
        </w:tc>
        <w:tc>
          <w:tcPr>
            <w:tcW w:w="1701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11C66" w:rsidRPr="008E3E5A" w:rsidRDefault="00511C66" w:rsidP="008E3E5A">
            <w:pPr>
              <w:tabs>
                <w:tab w:val="left" w:pos="1095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BB109E"/>
        </w:tc>
        <w:tc>
          <w:tcPr>
            <w:tcW w:w="1701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BB109E"/>
        </w:tc>
        <w:tc>
          <w:tcPr>
            <w:tcW w:w="1701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11C66" w:rsidRPr="008E3E5A" w:rsidRDefault="00511C66" w:rsidP="008E3E5A">
            <w:pPr>
              <w:tabs>
                <w:tab w:val="left" w:pos="1095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BB109E"/>
        </w:tc>
        <w:tc>
          <w:tcPr>
            <w:tcW w:w="1701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11C66" w:rsidRPr="008E3E5A" w:rsidRDefault="00511C66" w:rsidP="008E3E5A">
            <w:pPr>
              <w:tabs>
                <w:tab w:val="left" w:pos="1095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</w:tr>
      <w:tr w:rsidR="00511C66" w:rsidRPr="008E3E5A" w:rsidTr="008E3E5A">
        <w:tc>
          <w:tcPr>
            <w:tcW w:w="959" w:type="dxa"/>
          </w:tcPr>
          <w:p w:rsidR="00511C66" w:rsidRPr="008E3E5A" w:rsidRDefault="00511C66" w:rsidP="00BB109E"/>
        </w:tc>
        <w:tc>
          <w:tcPr>
            <w:tcW w:w="1701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11C66" w:rsidRPr="008E3E5A" w:rsidRDefault="00511C66" w:rsidP="008E3E5A">
            <w:pPr>
              <w:tabs>
                <w:tab w:val="left" w:pos="1095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11C66" w:rsidRPr="008E3E5A" w:rsidRDefault="00511C66" w:rsidP="00BB109E">
            <w:pPr>
              <w:rPr>
                <w:sz w:val="20"/>
                <w:szCs w:val="20"/>
              </w:rPr>
            </w:pPr>
          </w:p>
        </w:tc>
      </w:tr>
    </w:tbl>
    <w:p w:rsidR="00511C66" w:rsidRDefault="00511C66" w:rsidP="00BB109E"/>
    <w:p w:rsidR="00511C66" w:rsidRDefault="00511C66" w:rsidP="00540E9A"/>
    <w:sectPr w:rsidR="00511C66" w:rsidSect="00376C2D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4ED0"/>
    <w:rsid w:val="000233FD"/>
    <w:rsid w:val="00050E52"/>
    <w:rsid w:val="00080790"/>
    <w:rsid w:val="00090967"/>
    <w:rsid w:val="00096BFD"/>
    <w:rsid w:val="000F6AFF"/>
    <w:rsid w:val="00114335"/>
    <w:rsid w:val="00121BED"/>
    <w:rsid w:val="001D574D"/>
    <w:rsid w:val="001E5938"/>
    <w:rsid w:val="002323BA"/>
    <w:rsid w:val="00243FFB"/>
    <w:rsid w:val="00270003"/>
    <w:rsid w:val="002F244B"/>
    <w:rsid w:val="002F3875"/>
    <w:rsid w:val="00325AAB"/>
    <w:rsid w:val="00334D2F"/>
    <w:rsid w:val="00376C2D"/>
    <w:rsid w:val="004D4043"/>
    <w:rsid w:val="004D670F"/>
    <w:rsid w:val="00511C66"/>
    <w:rsid w:val="005261B5"/>
    <w:rsid w:val="00540E9A"/>
    <w:rsid w:val="00547C07"/>
    <w:rsid w:val="005642F6"/>
    <w:rsid w:val="00567414"/>
    <w:rsid w:val="005A686E"/>
    <w:rsid w:val="006D2F41"/>
    <w:rsid w:val="00711B03"/>
    <w:rsid w:val="00715AFC"/>
    <w:rsid w:val="00726272"/>
    <w:rsid w:val="00734ED0"/>
    <w:rsid w:val="00764230"/>
    <w:rsid w:val="00843EA6"/>
    <w:rsid w:val="008E3C61"/>
    <w:rsid w:val="008E3E5A"/>
    <w:rsid w:val="00931B1D"/>
    <w:rsid w:val="00987EB9"/>
    <w:rsid w:val="00A2791C"/>
    <w:rsid w:val="00A9340F"/>
    <w:rsid w:val="00B92A4C"/>
    <w:rsid w:val="00BB109E"/>
    <w:rsid w:val="00C77A91"/>
    <w:rsid w:val="00EB042A"/>
    <w:rsid w:val="00F26C9F"/>
    <w:rsid w:val="00F37B3C"/>
    <w:rsid w:val="00F817A4"/>
    <w:rsid w:val="00FC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C9F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34ED0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417</Words>
  <Characters>2377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103年雲林縣春季縣長盃-羽球比賽場次-時間表</dc:title>
  <dc:subject/>
  <dc:creator>文彥</dc:creator>
  <cp:keywords/>
  <dc:description/>
  <cp:lastModifiedBy>61138</cp:lastModifiedBy>
  <cp:revision>2</cp:revision>
  <dcterms:created xsi:type="dcterms:W3CDTF">2014-03-14T04:25:00Z</dcterms:created>
  <dcterms:modified xsi:type="dcterms:W3CDTF">2014-03-14T04:25:00Z</dcterms:modified>
</cp:coreProperties>
</file>